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71116" w14:textId="77777777" w:rsidR="00B41E7B" w:rsidRPr="00F331A9" w:rsidRDefault="00B41E7B" w:rsidP="008B4DF7">
      <w:pPr>
        <w:spacing w:before="120" w:after="120"/>
        <w:rPr>
          <w:rFonts w:cs="Open Sans"/>
          <w:szCs w:val="20"/>
        </w:rPr>
      </w:pPr>
    </w:p>
    <w:p w14:paraId="7399AED5" w14:textId="779BBDE3" w:rsidR="00871CBA" w:rsidRPr="00125A7F" w:rsidRDefault="00125A7F" w:rsidP="008B4DF7">
      <w:pPr>
        <w:spacing w:before="120" w:after="120"/>
        <w:jc w:val="center"/>
        <w:rPr>
          <w:rFonts w:cs="Open Sans"/>
          <w:sz w:val="32"/>
          <w:szCs w:val="32"/>
        </w:rPr>
      </w:pPr>
      <w:r w:rsidRPr="00125A7F">
        <w:rPr>
          <w:rFonts w:cs="Open Sans"/>
          <w:sz w:val="32"/>
          <w:szCs w:val="32"/>
        </w:rPr>
        <w:t xml:space="preserve">Formblatt </w:t>
      </w:r>
      <w:r w:rsidR="005F1CDC" w:rsidRPr="00125A7F">
        <w:rPr>
          <w:rFonts w:cs="Open Sans"/>
          <w:sz w:val="32"/>
          <w:szCs w:val="32"/>
        </w:rPr>
        <w:t xml:space="preserve">zur Abgabe </w:t>
      </w:r>
      <w:r w:rsidRPr="00125A7F">
        <w:rPr>
          <w:rFonts w:cs="Open Sans"/>
          <w:sz w:val="32"/>
          <w:szCs w:val="32"/>
        </w:rPr>
        <w:t xml:space="preserve">der Eigenerklärungen </w:t>
      </w:r>
    </w:p>
    <w:p w14:paraId="2C1DB4DA" w14:textId="77777777" w:rsidR="00871CBA" w:rsidRDefault="00871CBA" w:rsidP="008B4DF7">
      <w:pPr>
        <w:spacing w:before="120" w:after="120"/>
        <w:jc w:val="center"/>
        <w:rPr>
          <w:rFonts w:cs="Open Sans"/>
          <w:b/>
          <w:sz w:val="48"/>
          <w:szCs w:val="48"/>
        </w:rPr>
      </w:pPr>
    </w:p>
    <w:p w14:paraId="667D98FA" w14:textId="77777777" w:rsidR="00AB22F9" w:rsidRPr="00FC74C8" w:rsidRDefault="00AB22F9" w:rsidP="008B4DF7">
      <w:pPr>
        <w:spacing w:before="120" w:after="120"/>
        <w:jc w:val="center"/>
        <w:rPr>
          <w:rFonts w:cs="Open Sans"/>
          <w:b/>
          <w:sz w:val="48"/>
          <w:szCs w:val="48"/>
        </w:rPr>
      </w:pPr>
    </w:p>
    <w:p w14:paraId="5C721587" w14:textId="4665ED8C" w:rsidR="003C68B7" w:rsidRDefault="00AB22F9" w:rsidP="00125A7F">
      <w:pPr>
        <w:spacing w:before="120" w:after="120"/>
        <w:jc w:val="center"/>
        <w:rPr>
          <w:b/>
          <w:sz w:val="56"/>
          <w:szCs w:val="56"/>
        </w:rPr>
      </w:pPr>
      <w:r>
        <w:rPr>
          <w:b/>
          <w:sz w:val="56"/>
          <w:szCs w:val="56"/>
        </w:rPr>
        <w:t xml:space="preserve">Ausschreibung: </w:t>
      </w:r>
      <w:r w:rsidR="00DE5095">
        <w:rPr>
          <w:b/>
          <w:sz w:val="56"/>
          <w:szCs w:val="56"/>
        </w:rPr>
        <w:br/>
      </w:r>
      <w:r w:rsidR="00125A7F" w:rsidRPr="00B66880">
        <w:rPr>
          <w:b/>
          <w:sz w:val="56"/>
          <w:szCs w:val="56"/>
        </w:rPr>
        <w:t xml:space="preserve">Dienstleister für die </w:t>
      </w:r>
      <w:r w:rsidR="00BC701B">
        <w:rPr>
          <w:b/>
          <w:sz w:val="56"/>
          <w:szCs w:val="56"/>
        </w:rPr>
        <w:t>Unterhalts- und Glasreinigung</w:t>
      </w:r>
    </w:p>
    <w:p w14:paraId="474A5F3D" w14:textId="77777777" w:rsidR="00DE5095" w:rsidRPr="00125A7F" w:rsidRDefault="00DE5095" w:rsidP="00125A7F">
      <w:pPr>
        <w:spacing w:before="120" w:after="120"/>
        <w:jc w:val="center"/>
        <w:rPr>
          <w:b/>
          <w:sz w:val="56"/>
          <w:szCs w:val="56"/>
        </w:rPr>
      </w:pPr>
    </w:p>
    <w:p w14:paraId="361611C3" w14:textId="6950D116" w:rsidR="00AD2F50" w:rsidRPr="00FC74C8" w:rsidRDefault="00CA74DD" w:rsidP="008B4DF7">
      <w:pPr>
        <w:spacing w:before="120" w:after="120"/>
        <w:jc w:val="center"/>
        <w:rPr>
          <w:rFonts w:cs="Open Sans"/>
          <w:sz w:val="28"/>
          <w:szCs w:val="28"/>
        </w:rPr>
      </w:pPr>
      <w:r w:rsidRPr="00FC74C8">
        <w:rPr>
          <w:rFonts w:cs="Open Sans"/>
          <w:sz w:val="28"/>
          <w:szCs w:val="28"/>
        </w:rPr>
        <w:t>IJAB</w:t>
      </w:r>
      <w:r w:rsidR="00613325" w:rsidRPr="00FC74C8">
        <w:rPr>
          <w:rFonts w:cs="Open Sans"/>
          <w:sz w:val="28"/>
          <w:szCs w:val="28"/>
        </w:rPr>
        <w:t xml:space="preserve"> - </w:t>
      </w:r>
      <w:r w:rsidR="007D1F8E" w:rsidRPr="00FC74C8">
        <w:rPr>
          <w:rFonts w:cs="Open Sans"/>
          <w:sz w:val="28"/>
          <w:szCs w:val="28"/>
        </w:rPr>
        <w:t xml:space="preserve">Fachstelle für internationale Jugendarbeit </w:t>
      </w:r>
      <w:r w:rsidR="00FC73D2" w:rsidRPr="00FC74C8">
        <w:rPr>
          <w:rFonts w:cs="Open Sans"/>
          <w:sz w:val="28"/>
          <w:szCs w:val="28"/>
        </w:rPr>
        <w:t>der Bundes</w:t>
      </w:r>
      <w:r w:rsidR="007D1F8E" w:rsidRPr="00FC74C8">
        <w:rPr>
          <w:rFonts w:cs="Open Sans"/>
          <w:sz w:val="28"/>
          <w:szCs w:val="28"/>
        </w:rPr>
        <w:t>republik Deutschland e.V.</w:t>
      </w:r>
    </w:p>
    <w:p w14:paraId="1CD5CD0B" w14:textId="77777777" w:rsidR="00B41E7B" w:rsidRDefault="00B41E7B" w:rsidP="008B4DF7">
      <w:pPr>
        <w:spacing w:before="120" w:after="120"/>
        <w:rPr>
          <w:rFonts w:cs="Open Sans"/>
          <w:sz w:val="48"/>
          <w:szCs w:val="48"/>
        </w:rPr>
      </w:pPr>
    </w:p>
    <w:p w14:paraId="37BDF6D3" w14:textId="77777777" w:rsidR="00AA6C34" w:rsidRPr="00FC74C8" w:rsidRDefault="00AA6C34" w:rsidP="008B4DF7">
      <w:pPr>
        <w:spacing w:before="120" w:after="120"/>
        <w:rPr>
          <w:rFonts w:cs="Open Sans"/>
          <w:sz w:val="48"/>
          <w:szCs w:val="48"/>
        </w:rPr>
      </w:pPr>
    </w:p>
    <w:p w14:paraId="5127E5A7" w14:textId="089D3F8D" w:rsidR="00B41E7B" w:rsidRPr="00AA6C34" w:rsidRDefault="003C68B7" w:rsidP="003C68B7">
      <w:pPr>
        <w:spacing w:before="120" w:after="120"/>
        <w:jc w:val="center"/>
        <w:rPr>
          <w:rFonts w:cs="Open Sans"/>
          <w:b/>
          <w:szCs w:val="20"/>
        </w:rPr>
      </w:pPr>
      <w:r w:rsidRPr="00AA6C34">
        <w:rPr>
          <w:rFonts w:cs="Open Sans"/>
          <w:b/>
          <w:szCs w:val="20"/>
        </w:rPr>
        <w:t xml:space="preserve">Vergabenummer </w:t>
      </w:r>
      <w:r w:rsidR="0081643E">
        <w:rPr>
          <w:rFonts w:cs="Open Sans"/>
          <w:b/>
          <w:szCs w:val="20"/>
        </w:rPr>
        <w:t>R</w:t>
      </w:r>
      <w:r w:rsidR="00BC0114" w:rsidRPr="00AA6C34">
        <w:rPr>
          <w:rFonts w:cs="Open Sans"/>
          <w:b/>
          <w:szCs w:val="20"/>
        </w:rPr>
        <w:t>V</w:t>
      </w:r>
      <w:r w:rsidRPr="00AA6C34">
        <w:rPr>
          <w:rFonts w:cs="Open Sans"/>
          <w:b/>
          <w:szCs w:val="20"/>
        </w:rPr>
        <w:t>-2026-</w:t>
      </w:r>
      <w:r w:rsidR="0081643E">
        <w:rPr>
          <w:rFonts w:cs="Open Sans"/>
          <w:b/>
          <w:szCs w:val="20"/>
        </w:rPr>
        <w:t>123</w:t>
      </w:r>
    </w:p>
    <w:p w14:paraId="4331F23F" w14:textId="77777777" w:rsidR="00D644F7" w:rsidRDefault="00D644F7" w:rsidP="003C68B7">
      <w:pPr>
        <w:spacing w:before="120" w:after="120"/>
        <w:jc w:val="center"/>
        <w:rPr>
          <w:rFonts w:cs="Open Sans"/>
          <w:b/>
          <w:sz w:val="32"/>
          <w:szCs w:val="32"/>
        </w:rPr>
      </w:pPr>
    </w:p>
    <w:p w14:paraId="02A21C87" w14:textId="77777777" w:rsidR="00B41E7B" w:rsidRPr="00FC74C8" w:rsidRDefault="00B41E7B" w:rsidP="008B4DF7">
      <w:pPr>
        <w:rPr>
          <w:rFonts w:cs="Open Sans"/>
          <w:sz w:val="48"/>
          <w:szCs w:val="48"/>
        </w:rPr>
      </w:pPr>
      <w:r w:rsidRPr="00FC74C8">
        <w:rPr>
          <w:rFonts w:cs="Open Sans"/>
          <w:sz w:val="48"/>
          <w:szCs w:val="48"/>
        </w:rPr>
        <w:br w:type="page"/>
      </w:r>
    </w:p>
    <w:p w14:paraId="24891A31" w14:textId="77777777" w:rsidR="00434E91" w:rsidRDefault="00434E91" w:rsidP="0081419A">
      <w:pPr>
        <w:rPr>
          <w:b/>
        </w:rPr>
      </w:pPr>
    </w:p>
    <w:p w14:paraId="0BD4EE66" w14:textId="53785B5F" w:rsidR="0081419A" w:rsidRPr="00BC10AF" w:rsidRDefault="000D141F" w:rsidP="0081419A">
      <w:pPr>
        <w:rPr>
          <w:b/>
        </w:rPr>
      </w:pPr>
      <w:r>
        <w:rPr>
          <w:b/>
        </w:rPr>
        <w:t xml:space="preserve">Angaben zum </w:t>
      </w:r>
      <w:r w:rsidR="0081419A" w:rsidRPr="00BC10AF">
        <w:rPr>
          <w:b/>
        </w:rPr>
        <w:t>Bieter</w:t>
      </w:r>
    </w:p>
    <w:tbl>
      <w:tblPr>
        <w:tblStyle w:val="Tabellenraster"/>
        <w:tblW w:w="0" w:type="auto"/>
        <w:tblLook w:val="04A0" w:firstRow="1" w:lastRow="0" w:firstColumn="1" w:lastColumn="0" w:noHBand="0" w:noVBand="1"/>
      </w:tblPr>
      <w:tblGrid>
        <w:gridCol w:w="2547"/>
        <w:gridCol w:w="5386"/>
        <w:gridCol w:w="1411"/>
      </w:tblGrid>
      <w:tr w:rsidR="0081419A" w14:paraId="63830238" w14:textId="77777777" w:rsidTr="00931DB0">
        <w:tc>
          <w:tcPr>
            <w:tcW w:w="2547" w:type="dxa"/>
            <w:shd w:val="clear" w:color="auto" w:fill="D9D9D9" w:themeFill="background1" w:themeFillShade="D9"/>
          </w:tcPr>
          <w:p w14:paraId="02CA77A1" w14:textId="77777777" w:rsidR="0081419A" w:rsidRDefault="0081419A" w:rsidP="00931DB0">
            <w:r>
              <w:t>Firma</w:t>
            </w:r>
          </w:p>
        </w:tc>
        <w:tc>
          <w:tcPr>
            <w:tcW w:w="6797" w:type="dxa"/>
            <w:gridSpan w:val="2"/>
          </w:tcPr>
          <w:p w14:paraId="2C5C1449" w14:textId="5784CC19" w:rsidR="0081419A" w:rsidRDefault="0081419A" w:rsidP="00931DB0"/>
        </w:tc>
      </w:tr>
      <w:tr w:rsidR="0081419A" w14:paraId="78EE9EFB" w14:textId="77777777" w:rsidTr="00931DB0">
        <w:tc>
          <w:tcPr>
            <w:tcW w:w="2547" w:type="dxa"/>
            <w:shd w:val="clear" w:color="auto" w:fill="D9D9D9" w:themeFill="background1" w:themeFillShade="D9"/>
          </w:tcPr>
          <w:p w14:paraId="33F91D0C" w14:textId="77777777" w:rsidR="0081419A" w:rsidRDefault="0081419A" w:rsidP="00931DB0">
            <w:r>
              <w:t>Ansprechpartner</w:t>
            </w:r>
          </w:p>
        </w:tc>
        <w:tc>
          <w:tcPr>
            <w:tcW w:w="6797" w:type="dxa"/>
            <w:gridSpan w:val="2"/>
          </w:tcPr>
          <w:p w14:paraId="76DC351D" w14:textId="77777777" w:rsidR="0081419A" w:rsidRDefault="0081419A" w:rsidP="00931DB0"/>
        </w:tc>
      </w:tr>
      <w:tr w:rsidR="000B2BED" w14:paraId="54032FB9" w14:textId="77777777" w:rsidTr="00931DB0">
        <w:tc>
          <w:tcPr>
            <w:tcW w:w="2547" w:type="dxa"/>
            <w:shd w:val="clear" w:color="auto" w:fill="D9D9D9" w:themeFill="background1" w:themeFillShade="D9"/>
          </w:tcPr>
          <w:p w14:paraId="3734CDD2" w14:textId="43781AD6" w:rsidR="000B2BED" w:rsidRDefault="000B2BED" w:rsidP="00931DB0">
            <w:r>
              <w:t xml:space="preserve">Funktion </w:t>
            </w:r>
          </w:p>
        </w:tc>
        <w:tc>
          <w:tcPr>
            <w:tcW w:w="6797" w:type="dxa"/>
            <w:gridSpan w:val="2"/>
          </w:tcPr>
          <w:p w14:paraId="7FC8C38F" w14:textId="77777777" w:rsidR="000B2BED" w:rsidRDefault="000B2BED" w:rsidP="00931DB0"/>
        </w:tc>
      </w:tr>
      <w:tr w:rsidR="0081419A" w14:paraId="6AAB5ADD" w14:textId="77777777" w:rsidTr="00141D2D">
        <w:tc>
          <w:tcPr>
            <w:tcW w:w="2547" w:type="dxa"/>
            <w:shd w:val="clear" w:color="auto" w:fill="D9D9D9" w:themeFill="background1" w:themeFillShade="D9"/>
          </w:tcPr>
          <w:p w14:paraId="7555F05A" w14:textId="77777777" w:rsidR="0081419A" w:rsidRDefault="0081419A" w:rsidP="00931DB0">
            <w:r>
              <w:t>Straße &amp; Hausnummer</w:t>
            </w:r>
          </w:p>
        </w:tc>
        <w:tc>
          <w:tcPr>
            <w:tcW w:w="5386" w:type="dxa"/>
          </w:tcPr>
          <w:p w14:paraId="7CF29F8F" w14:textId="77777777" w:rsidR="0081419A" w:rsidRDefault="0081419A" w:rsidP="00931DB0"/>
        </w:tc>
        <w:tc>
          <w:tcPr>
            <w:tcW w:w="1411" w:type="dxa"/>
          </w:tcPr>
          <w:p w14:paraId="02E01C53" w14:textId="77777777" w:rsidR="0081419A" w:rsidRDefault="0081419A" w:rsidP="00931DB0"/>
        </w:tc>
      </w:tr>
      <w:tr w:rsidR="0081419A" w14:paraId="61980874" w14:textId="77777777" w:rsidTr="00931DB0">
        <w:tc>
          <w:tcPr>
            <w:tcW w:w="2547" w:type="dxa"/>
            <w:shd w:val="clear" w:color="auto" w:fill="D9D9D9" w:themeFill="background1" w:themeFillShade="D9"/>
          </w:tcPr>
          <w:p w14:paraId="4AC9D1C3" w14:textId="72C2C28E" w:rsidR="0081419A" w:rsidRDefault="004A00A3" w:rsidP="00931DB0">
            <w:r>
              <w:t xml:space="preserve">PLZ &amp; </w:t>
            </w:r>
            <w:r w:rsidR="0081419A">
              <w:t>Stadt</w:t>
            </w:r>
          </w:p>
        </w:tc>
        <w:tc>
          <w:tcPr>
            <w:tcW w:w="6797" w:type="dxa"/>
            <w:gridSpan w:val="2"/>
          </w:tcPr>
          <w:p w14:paraId="3B8111E3" w14:textId="77777777" w:rsidR="0081419A" w:rsidRDefault="0081419A" w:rsidP="00931DB0"/>
        </w:tc>
      </w:tr>
      <w:tr w:rsidR="00141D2D" w14:paraId="1D41C5C7" w14:textId="77777777" w:rsidTr="00F43CF8">
        <w:tc>
          <w:tcPr>
            <w:tcW w:w="2547" w:type="dxa"/>
            <w:shd w:val="clear" w:color="auto" w:fill="D9D9D9" w:themeFill="background1" w:themeFillShade="D9"/>
          </w:tcPr>
          <w:p w14:paraId="208945ED" w14:textId="77777777" w:rsidR="00141D2D" w:rsidRDefault="00141D2D" w:rsidP="00931DB0">
            <w:r>
              <w:t xml:space="preserve">Telefon </w:t>
            </w:r>
          </w:p>
        </w:tc>
        <w:tc>
          <w:tcPr>
            <w:tcW w:w="6797" w:type="dxa"/>
            <w:gridSpan w:val="2"/>
          </w:tcPr>
          <w:p w14:paraId="5EE1F35B" w14:textId="77777777" w:rsidR="00141D2D" w:rsidRDefault="00141D2D" w:rsidP="00931DB0"/>
        </w:tc>
      </w:tr>
      <w:tr w:rsidR="00141D2D" w14:paraId="11D4F666" w14:textId="77777777" w:rsidTr="00900E46">
        <w:tc>
          <w:tcPr>
            <w:tcW w:w="2547" w:type="dxa"/>
            <w:shd w:val="clear" w:color="auto" w:fill="D9D9D9" w:themeFill="background1" w:themeFillShade="D9"/>
          </w:tcPr>
          <w:p w14:paraId="439E0D52" w14:textId="2C58BFCB" w:rsidR="00141D2D" w:rsidRDefault="00141D2D" w:rsidP="00931DB0">
            <w:r>
              <w:t>E-Mail</w:t>
            </w:r>
          </w:p>
        </w:tc>
        <w:tc>
          <w:tcPr>
            <w:tcW w:w="6797" w:type="dxa"/>
            <w:gridSpan w:val="2"/>
          </w:tcPr>
          <w:p w14:paraId="2A301651" w14:textId="77777777" w:rsidR="00141D2D" w:rsidRDefault="00141D2D" w:rsidP="00931DB0"/>
        </w:tc>
      </w:tr>
    </w:tbl>
    <w:p w14:paraId="7F4D13FE" w14:textId="77777777" w:rsidR="0081419A" w:rsidRPr="009A1696" w:rsidRDefault="0081419A" w:rsidP="0081419A"/>
    <w:p w14:paraId="308FC88B" w14:textId="3598CDA6" w:rsidR="000874FC" w:rsidRPr="000874FC" w:rsidRDefault="000874FC" w:rsidP="00C731E3">
      <w:pPr>
        <w:pStyle w:val="FirstParagraph"/>
        <w:rPr>
          <w:b/>
          <w:lang w:val="de-DE"/>
        </w:rPr>
      </w:pPr>
      <w:bookmarkStart w:id="0" w:name="eigenerklärungen"/>
      <w:r w:rsidRPr="000874FC">
        <w:rPr>
          <w:b/>
          <w:lang w:val="de-DE"/>
        </w:rPr>
        <w:t xml:space="preserve">Eigenerklärungen </w:t>
      </w:r>
    </w:p>
    <w:p w14:paraId="0D70FC81" w14:textId="35F26EC2" w:rsidR="00C731E3" w:rsidRDefault="00AA6C34" w:rsidP="00C731E3">
      <w:pPr>
        <w:pStyle w:val="FirstParagraph"/>
        <w:rPr>
          <w:lang w:val="de-DE"/>
        </w:rPr>
      </w:pPr>
      <w:r w:rsidRPr="00AA6C34">
        <w:rPr>
          <w:lang w:val="de-DE"/>
        </w:rPr>
        <w:t xml:space="preserve">Die </w:t>
      </w:r>
      <w:r>
        <w:rPr>
          <w:lang w:val="de-DE"/>
        </w:rPr>
        <w:t xml:space="preserve">nachstehenden </w:t>
      </w:r>
      <w:r w:rsidRPr="00AA6C34">
        <w:rPr>
          <w:lang w:val="de-DE"/>
        </w:rPr>
        <w:t>Erklärungen gelten als die für dieses Vergabeverfahren geforderten Eigenerklärungen. Mit Einreichung des Angebots erklärt der Bieter deren Vollständigkeit und Verbindlichkeit. Gesonderte Eigenerklärungen sind nicht erforderlich, sofern in den Vergabeunterlagen nicht ausdrücklich etwas anderes verlangt wird.</w:t>
      </w:r>
    </w:p>
    <w:tbl>
      <w:tblPr>
        <w:tblStyle w:val="Tabellenraster"/>
        <w:tblW w:w="0" w:type="auto"/>
        <w:tblLook w:val="04A0" w:firstRow="1" w:lastRow="0" w:firstColumn="1" w:lastColumn="0" w:noHBand="0" w:noVBand="1"/>
      </w:tblPr>
      <w:tblGrid>
        <w:gridCol w:w="421"/>
        <w:gridCol w:w="2976"/>
        <w:gridCol w:w="5947"/>
      </w:tblGrid>
      <w:tr w:rsidR="00E619BC" w:rsidRPr="00E619BC" w14:paraId="6CE249B8" w14:textId="77777777" w:rsidTr="003B563F">
        <w:trPr>
          <w:tblHeader/>
        </w:trPr>
        <w:tc>
          <w:tcPr>
            <w:tcW w:w="3397" w:type="dxa"/>
            <w:gridSpan w:val="2"/>
            <w:shd w:val="clear" w:color="auto" w:fill="A6A6A6" w:themeFill="background1" w:themeFillShade="A6"/>
            <w:vAlign w:val="center"/>
          </w:tcPr>
          <w:p w14:paraId="6D215EFA" w14:textId="026EAA49" w:rsidR="00E619BC" w:rsidRPr="00E619BC" w:rsidRDefault="00E619BC" w:rsidP="003B563F">
            <w:pPr>
              <w:rPr>
                <w:b/>
              </w:rPr>
            </w:pPr>
            <w:r w:rsidRPr="00E619BC">
              <w:rPr>
                <w:b/>
              </w:rPr>
              <w:t>Thema</w:t>
            </w:r>
          </w:p>
        </w:tc>
        <w:tc>
          <w:tcPr>
            <w:tcW w:w="5947" w:type="dxa"/>
            <w:shd w:val="clear" w:color="auto" w:fill="A6A6A6" w:themeFill="background1" w:themeFillShade="A6"/>
            <w:vAlign w:val="center"/>
          </w:tcPr>
          <w:p w14:paraId="344597EE" w14:textId="7FA0D5A2" w:rsidR="00E619BC" w:rsidRPr="00E619BC" w:rsidRDefault="00E619BC" w:rsidP="003B563F">
            <w:pPr>
              <w:rPr>
                <w:b/>
              </w:rPr>
            </w:pPr>
            <w:r w:rsidRPr="00E619BC">
              <w:rPr>
                <w:b/>
              </w:rPr>
              <w:t>Erklärung</w:t>
            </w:r>
          </w:p>
        </w:tc>
      </w:tr>
      <w:tr w:rsidR="00E573D2" w14:paraId="4936A113" w14:textId="77777777" w:rsidTr="00F660FF">
        <w:sdt>
          <w:sdtPr>
            <w:id w:val="-1012058419"/>
            <w14:checkbox>
              <w14:checked w14:val="0"/>
              <w14:checkedState w14:val="2612" w14:font="MS Gothic"/>
              <w14:uncheckedState w14:val="2610" w14:font="MS Gothic"/>
            </w14:checkbox>
          </w:sdtPr>
          <w:sdtEndPr/>
          <w:sdtContent>
            <w:tc>
              <w:tcPr>
                <w:tcW w:w="421" w:type="dxa"/>
                <w:vAlign w:val="center"/>
              </w:tcPr>
              <w:p w14:paraId="403303E4" w14:textId="31F91EAF" w:rsidR="00E573D2" w:rsidRDefault="00E619BC" w:rsidP="003B563F">
                <w:r>
                  <w:rPr>
                    <w:rFonts w:ascii="MS Gothic" w:eastAsia="MS Gothic" w:hAnsi="MS Gothic" w:hint="eastAsia"/>
                  </w:rPr>
                  <w:t>☐</w:t>
                </w:r>
              </w:p>
            </w:tc>
          </w:sdtContent>
        </w:sdt>
        <w:tc>
          <w:tcPr>
            <w:tcW w:w="2976" w:type="dxa"/>
            <w:vAlign w:val="center"/>
          </w:tcPr>
          <w:p w14:paraId="002918F9" w14:textId="3D468BC5" w:rsidR="00E573D2" w:rsidRDefault="00E573D2" w:rsidP="003B563F">
            <w:r w:rsidRPr="00C731E3">
              <w:rPr>
                <w:b/>
                <w:bCs/>
              </w:rPr>
              <w:t>Ausschlussgründe (§§123, 124GWB)</w:t>
            </w:r>
          </w:p>
        </w:tc>
        <w:tc>
          <w:tcPr>
            <w:tcW w:w="5947" w:type="dxa"/>
            <w:vAlign w:val="center"/>
          </w:tcPr>
          <w:p w14:paraId="43AFC573" w14:textId="2E6BA1C8" w:rsidR="00E573D2" w:rsidRDefault="00E573D2" w:rsidP="003B563F">
            <w:r w:rsidRPr="00C731E3">
              <w:t>Ich/Wir erkläre(n), dass keine zwingenden oder fakultativen Ausschlussgründe gemäß §§ 123 und 124 GWB vorliegen</w:t>
            </w:r>
            <w:r w:rsidR="003B563F">
              <w:t>.</w:t>
            </w:r>
          </w:p>
        </w:tc>
      </w:tr>
      <w:tr w:rsidR="00E573D2" w14:paraId="6479CD50" w14:textId="77777777" w:rsidTr="00F660FF">
        <w:sdt>
          <w:sdtPr>
            <w:id w:val="-13075834"/>
            <w14:checkbox>
              <w14:checked w14:val="0"/>
              <w14:checkedState w14:val="2612" w14:font="MS Gothic"/>
              <w14:uncheckedState w14:val="2610" w14:font="MS Gothic"/>
            </w14:checkbox>
          </w:sdtPr>
          <w:sdtEndPr/>
          <w:sdtContent>
            <w:tc>
              <w:tcPr>
                <w:tcW w:w="421" w:type="dxa"/>
                <w:vAlign w:val="center"/>
              </w:tcPr>
              <w:p w14:paraId="4FCE2507" w14:textId="635B16AD" w:rsidR="00E573D2" w:rsidRDefault="00E619BC" w:rsidP="003B563F">
                <w:r>
                  <w:rPr>
                    <w:rFonts w:ascii="MS Gothic" w:eastAsia="MS Gothic" w:hAnsi="MS Gothic" w:hint="eastAsia"/>
                  </w:rPr>
                  <w:t>☐</w:t>
                </w:r>
              </w:p>
            </w:tc>
          </w:sdtContent>
        </w:sdt>
        <w:tc>
          <w:tcPr>
            <w:tcW w:w="2976" w:type="dxa"/>
            <w:vAlign w:val="center"/>
          </w:tcPr>
          <w:p w14:paraId="326F5031" w14:textId="59884EC1" w:rsidR="00E573D2" w:rsidRDefault="007904BD" w:rsidP="003B563F">
            <w:r>
              <w:rPr>
                <w:b/>
                <w:bCs/>
              </w:rPr>
              <w:t xml:space="preserve">Eignung </w:t>
            </w:r>
          </w:p>
        </w:tc>
        <w:tc>
          <w:tcPr>
            <w:tcW w:w="5947" w:type="dxa"/>
            <w:vAlign w:val="center"/>
          </w:tcPr>
          <w:p w14:paraId="736428B0" w14:textId="580BEDA5" w:rsidR="00E573D2" w:rsidRDefault="007904BD" w:rsidP="003B563F">
            <w:r>
              <w:t>I</w:t>
            </w:r>
            <w:r w:rsidRPr="007904BD">
              <w:t>ch/Wir erkläre(n), dass wir über die für die Ausführung des Auftrags erforderliche Befähigung und Erlaubnis zur Berufsausübung sowie die erforderliche wirtschaftliche, finanzielle sowie technische und berufliche Leistungsfähigkeit verfügen</w:t>
            </w:r>
          </w:p>
        </w:tc>
      </w:tr>
      <w:tr w:rsidR="00E573D2" w14:paraId="69207230" w14:textId="77777777" w:rsidTr="00F660FF">
        <w:sdt>
          <w:sdtPr>
            <w:id w:val="-1656909941"/>
            <w14:checkbox>
              <w14:checked w14:val="0"/>
              <w14:checkedState w14:val="2612" w14:font="MS Gothic"/>
              <w14:uncheckedState w14:val="2610" w14:font="MS Gothic"/>
            </w14:checkbox>
          </w:sdtPr>
          <w:sdtEndPr/>
          <w:sdtContent>
            <w:tc>
              <w:tcPr>
                <w:tcW w:w="421" w:type="dxa"/>
                <w:vAlign w:val="center"/>
              </w:tcPr>
              <w:p w14:paraId="2FC66D20" w14:textId="19D034C1" w:rsidR="00E573D2" w:rsidRDefault="00E619BC" w:rsidP="003B563F">
                <w:r>
                  <w:rPr>
                    <w:rFonts w:ascii="MS Gothic" w:eastAsia="MS Gothic" w:hAnsi="MS Gothic" w:hint="eastAsia"/>
                  </w:rPr>
                  <w:t>☐</w:t>
                </w:r>
              </w:p>
            </w:tc>
          </w:sdtContent>
        </w:sdt>
        <w:tc>
          <w:tcPr>
            <w:tcW w:w="2976" w:type="dxa"/>
            <w:vAlign w:val="center"/>
          </w:tcPr>
          <w:p w14:paraId="6A553027" w14:textId="7D0C6662" w:rsidR="00E573D2" w:rsidRDefault="00E573D2" w:rsidP="003B563F">
            <w:r w:rsidRPr="00C731E3">
              <w:rPr>
                <w:b/>
                <w:bCs/>
              </w:rPr>
              <w:t>Steuern und Sozialabgaben</w:t>
            </w:r>
          </w:p>
        </w:tc>
        <w:tc>
          <w:tcPr>
            <w:tcW w:w="5947" w:type="dxa"/>
            <w:vAlign w:val="center"/>
          </w:tcPr>
          <w:p w14:paraId="6125259A" w14:textId="17B3337D" w:rsidR="00E573D2" w:rsidRDefault="00064966" w:rsidP="003B563F">
            <w:r w:rsidRPr="00064966">
              <w:t>Ich/Wir erkläre(n), dass wir unseren gesetzlichen Verpflichtungen zur Zahlung von Steuern, Abgaben sowie Sozialversicherungsbeiträgen ordnungsgemäß nachkommen.</w:t>
            </w:r>
          </w:p>
        </w:tc>
      </w:tr>
      <w:tr w:rsidR="00E573D2" w14:paraId="443E7471" w14:textId="77777777" w:rsidTr="00F660FF">
        <w:sdt>
          <w:sdtPr>
            <w:id w:val="-117998776"/>
            <w14:checkbox>
              <w14:checked w14:val="0"/>
              <w14:checkedState w14:val="2612" w14:font="MS Gothic"/>
              <w14:uncheckedState w14:val="2610" w14:font="MS Gothic"/>
            </w14:checkbox>
          </w:sdtPr>
          <w:sdtEndPr/>
          <w:sdtContent>
            <w:tc>
              <w:tcPr>
                <w:tcW w:w="421" w:type="dxa"/>
                <w:vAlign w:val="center"/>
              </w:tcPr>
              <w:p w14:paraId="1CC99533" w14:textId="61D1A2F8" w:rsidR="00E573D2" w:rsidRDefault="00E619BC" w:rsidP="003B563F">
                <w:r>
                  <w:rPr>
                    <w:rFonts w:ascii="MS Gothic" w:eastAsia="MS Gothic" w:hAnsi="MS Gothic" w:hint="eastAsia"/>
                  </w:rPr>
                  <w:t>☐</w:t>
                </w:r>
              </w:p>
            </w:tc>
          </w:sdtContent>
        </w:sdt>
        <w:tc>
          <w:tcPr>
            <w:tcW w:w="2976" w:type="dxa"/>
            <w:vAlign w:val="center"/>
          </w:tcPr>
          <w:p w14:paraId="7C6D7F5E" w14:textId="263509D3" w:rsidR="00E573D2" w:rsidRDefault="00E573D2" w:rsidP="003B563F">
            <w:r w:rsidRPr="00C731E3">
              <w:rPr>
                <w:b/>
                <w:bCs/>
              </w:rPr>
              <w:t>Mindestlohn und Tariftreue</w:t>
            </w:r>
          </w:p>
        </w:tc>
        <w:tc>
          <w:tcPr>
            <w:tcW w:w="5947" w:type="dxa"/>
            <w:vAlign w:val="center"/>
          </w:tcPr>
          <w:p w14:paraId="0FBC420C" w14:textId="73CD8764" w:rsidR="00E573D2" w:rsidRDefault="00E573D2" w:rsidP="003B563F">
            <w:r w:rsidRPr="00C731E3">
              <w:t xml:space="preserve">Ich/Wir verpflichte(n) mich/uns zur Einhaltung der gesetzlichen Mindestlohnvorschriften sowie – </w:t>
            </w:r>
            <w:proofErr w:type="gramStart"/>
            <w:r w:rsidRPr="00C731E3">
              <w:t>soweit</w:t>
            </w:r>
            <w:proofErr w:type="gramEnd"/>
            <w:r w:rsidRPr="00C731E3">
              <w:t xml:space="preserve"> einschlägig – der geltenden Tariftreue- und Vergabegesetze.</w:t>
            </w:r>
          </w:p>
        </w:tc>
      </w:tr>
      <w:tr w:rsidR="00E573D2" w14:paraId="52DE4DD7" w14:textId="77777777" w:rsidTr="00F660FF">
        <w:sdt>
          <w:sdtPr>
            <w:id w:val="682938382"/>
            <w14:checkbox>
              <w14:checked w14:val="0"/>
              <w14:checkedState w14:val="2612" w14:font="MS Gothic"/>
              <w14:uncheckedState w14:val="2610" w14:font="MS Gothic"/>
            </w14:checkbox>
          </w:sdtPr>
          <w:sdtEndPr/>
          <w:sdtContent>
            <w:tc>
              <w:tcPr>
                <w:tcW w:w="421" w:type="dxa"/>
                <w:vAlign w:val="center"/>
              </w:tcPr>
              <w:p w14:paraId="2B05E1BA" w14:textId="104DDCAB" w:rsidR="00E573D2" w:rsidRDefault="00E619BC" w:rsidP="003B563F">
                <w:r>
                  <w:rPr>
                    <w:rFonts w:ascii="MS Gothic" w:eastAsia="MS Gothic" w:hAnsi="MS Gothic" w:hint="eastAsia"/>
                  </w:rPr>
                  <w:t>☐</w:t>
                </w:r>
              </w:p>
            </w:tc>
          </w:sdtContent>
        </w:sdt>
        <w:tc>
          <w:tcPr>
            <w:tcW w:w="2976" w:type="dxa"/>
            <w:vAlign w:val="center"/>
          </w:tcPr>
          <w:p w14:paraId="1BB16BC6" w14:textId="33832107" w:rsidR="00E573D2" w:rsidRDefault="00E573D2" w:rsidP="003B563F">
            <w:r w:rsidRPr="00C731E3">
              <w:rPr>
                <w:b/>
                <w:bCs/>
              </w:rPr>
              <w:t>Arbeits-, Sozial- und Umweltvorschriften</w:t>
            </w:r>
          </w:p>
        </w:tc>
        <w:tc>
          <w:tcPr>
            <w:tcW w:w="5947" w:type="dxa"/>
            <w:vAlign w:val="center"/>
          </w:tcPr>
          <w:p w14:paraId="00803E2F" w14:textId="5650810E" w:rsidR="00E573D2" w:rsidRDefault="00E573D2" w:rsidP="003B563F">
            <w:r w:rsidRPr="00C731E3">
              <w:t xml:space="preserve">Ich/Wir erkläre(n), </w:t>
            </w:r>
            <w:r w:rsidR="002D04C9">
              <w:t xml:space="preserve">dass wir </w:t>
            </w:r>
            <w:r w:rsidRPr="00C731E3">
              <w:t>alle geltenden arbeits-, sozial- und umweltrechtlichen Verpflichtungen einhalten.</w:t>
            </w:r>
          </w:p>
        </w:tc>
      </w:tr>
      <w:tr w:rsidR="00E573D2" w14:paraId="6A295A9F" w14:textId="77777777" w:rsidTr="00F660FF">
        <w:sdt>
          <w:sdtPr>
            <w:id w:val="-483627896"/>
            <w14:checkbox>
              <w14:checked w14:val="0"/>
              <w14:checkedState w14:val="2612" w14:font="MS Gothic"/>
              <w14:uncheckedState w14:val="2610" w14:font="MS Gothic"/>
            </w14:checkbox>
          </w:sdtPr>
          <w:sdtEndPr/>
          <w:sdtContent>
            <w:tc>
              <w:tcPr>
                <w:tcW w:w="421" w:type="dxa"/>
                <w:vAlign w:val="center"/>
              </w:tcPr>
              <w:p w14:paraId="082238E7" w14:textId="7C7198C0" w:rsidR="00E573D2" w:rsidRDefault="00E619BC" w:rsidP="003B563F">
                <w:r>
                  <w:rPr>
                    <w:rFonts w:ascii="MS Gothic" w:eastAsia="MS Gothic" w:hAnsi="MS Gothic" w:hint="eastAsia"/>
                  </w:rPr>
                  <w:t>☐</w:t>
                </w:r>
              </w:p>
            </w:tc>
          </w:sdtContent>
        </w:sdt>
        <w:tc>
          <w:tcPr>
            <w:tcW w:w="2976" w:type="dxa"/>
            <w:vAlign w:val="center"/>
          </w:tcPr>
          <w:p w14:paraId="23EDBC47" w14:textId="19D05CFC" w:rsidR="00E573D2" w:rsidRDefault="00E573D2" w:rsidP="003B563F">
            <w:r w:rsidRPr="00C731E3">
              <w:rPr>
                <w:b/>
                <w:bCs/>
              </w:rPr>
              <w:t>Insolvenz</w:t>
            </w:r>
          </w:p>
        </w:tc>
        <w:tc>
          <w:tcPr>
            <w:tcW w:w="5947" w:type="dxa"/>
            <w:tcBorders>
              <w:bottom w:val="single" w:sz="4" w:space="0" w:color="auto"/>
            </w:tcBorders>
            <w:vAlign w:val="center"/>
          </w:tcPr>
          <w:p w14:paraId="725CB8C5" w14:textId="59A92A4B" w:rsidR="00E573D2" w:rsidRDefault="00E573D2" w:rsidP="003B563F">
            <w:r w:rsidRPr="00C731E3">
              <w:t>Ich/Wir erkläre(n), dass kein Insolvenzverfahren eröffnet oder beantragt wurde und sich das Unternehmen nicht in Liquidation befindet</w:t>
            </w:r>
            <w:r w:rsidR="003B563F">
              <w:t>.</w:t>
            </w:r>
          </w:p>
        </w:tc>
      </w:tr>
      <w:tr w:rsidR="00AF5231" w14:paraId="2E7A4B8F" w14:textId="77777777" w:rsidTr="00F660FF">
        <w:sdt>
          <w:sdtPr>
            <w:id w:val="889999029"/>
            <w14:checkbox>
              <w14:checked w14:val="0"/>
              <w14:checkedState w14:val="2612" w14:font="MS Gothic"/>
              <w14:uncheckedState w14:val="2610" w14:font="MS Gothic"/>
            </w14:checkbox>
          </w:sdtPr>
          <w:sdtEndPr/>
          <w:sdtContent>
            <w:tc>
              <w:tcPr>
                <w:tcW w:w="421" w:type="dxa"/>
                <w:vAlign w:val="center"/>
              </w:tcPr>
              <w:p w14:paraId="5619B2FA" w14:textId="6E8BAF60" w:rsidR="00AF5231" w:rsidRDefault="00AF5231" w:rsidP="003B563F">
                <w:r>
                  <w:rPr>
                    <w:rFonts w:ascii="MS Gothic" w:eastAsia="MS Gothic" w:hAnsi="MS Gothic" w:hint="eastAsia"/>
                  </w:rPr>
                  <w:t>☐</w:t>
                </w:r>
              </w:p>
            </w:tc>
          </w:sdtContent>
        </w:sdt>
        <w:tc>
          <w:tcPr>
            <w:tcW w:w="2976" w:type="dxa"/>
            <w:vMerge w:val="restart"/>
            <w:vAlign w:val="center"/>
          </w:tcPr>
          <w:p w14:paraId="32F40D2B" w14:textId="740A558E" w:rsidR="00AF5231" w:rsidRDefault="00AF5231" w:rsidP="003B563F">
            <w:r w:rsidRPr="00C731E3">
              <w:rPr>
                <w:b/>
                <w:bCs/>
              </w:rPr>
              <w:t>Nachunternehmen</w:t>
            </w:r>
          </w:p>
        </w:tc>
        <w:tc>
          <w:tcPr>
            <w:tcW w:w="5947" w:type="dxa"/>
            <w:tcBorders>
              <w:bottom w:val="dotted" w:sz="4" w:space="0" w:color="auto"/>
            </w:tcBorders>
            <w:vAlign w:val="center"/>
          </w:tcPr>
          <w:p w14:paraId="57A9F71F" w14:textId="697B3B40" w:rsidR="00AF5231" w:rsidRDefault="00AF5231" w:rsidP="003B563F">
            <w:r w:rsidRPr="00C731E3">
              <w:t>Es werden keine Nachunternehmen eingesetzt</w:t>
            </w:r>
            <w:r>
              <w:t>.</w:t>
            </w:r>
          </w:p>
        </w:tc>
      </w:tr>
      <w:tr w:rsidR="00AF5231" w14:paraId="106C9D2F" w14:textId="77777777" w:rsidTr="00F660FF">
        <w:sdt>
          <w:sdtPr>
            <w:id w:val="-1673801056"/>
            <w14:checkbox>
              <w14:checked w14:val="0"/>
              <w14:checkedState w14:val="2612" w14:font="MS Gothic"/>
              <w14:uncheckedState w14:val="2610" w14:font="MS Gothic"/>
            </w14:checkbox>
          </w:sdtPr>
          <w:sdtEndPr/>
          <w:sdtContent>
            <w:tc>
              <w:tcPr>
                <w:tcW w:w="421" w:type="dxa"/>
                <w:vAlign w:val="center"/>
              </w:tcPr>
              <w:p w14:paraId="1DAC5439" w14:textId="51800967" w:rsidR="00AF5231" w:rsidRDefault="00AF5231" w:rsidP="003B563F">
                <w:r>
                  <w:rPr>
                    <w:rFonts w:ascii="MS Gothic" w:eastAsia="MS Gothic" w:hAnsi="MS Gothic" w:hint="eastAsia"/>
                  </w:rPr>
                  <w:t>☐</w:t>
                </w:r>
              </w:p>
            </w:tc>
          </w:sdtContent>
        </w:sdt>
        <w:tc>
          <w:tcPr>
            <w:tcW w:w="2976" w:type="dxa"/>
            <w:vMerge/>
            <w:vAlign w:val="center"/>
          </w:tcPr>
          <w:p w14:paraId="7727C088" w14:textId="77777777" w:rsidR="00AF5231" w:rsidRPr="00C731E3" w:rsidRDefault="00AF5231" w:rsidP="003B563F">
            <w:pPr>
              <w:rPr>
                <w:b/>
                <w:bCs/>
              </w:rPr>
            </w:pPr>
          </w:p>
        </w:tc>
        <w:tc>
          <w:tcPr>
            <w:tcW w:w="5947" w:type="dxa"/>
            <w:tcBorders>
              <w:top w:val="dotted" w:sz="4" w:space="0" w:color="auto"/>
            </w:tcBorders>
            <w:vAlign w:val="center"/>
          </w:tcPr>
          <w:p w14:paraId="4B121997" w14:textId="379CEF27" w:rsidR="00AF5231" w:rsidRPr="00C731E3" w:rsidRDefault="00AF5231" w:rsidP="003B563F">
            <w:r w:rsidRPr="00C731E3">
              <w:t>Es werden Nachunternehmen eingesetzt. Die entsprechenden Angaben und Verpflichtungserklärungen sind beigefügt</w:t>
            </w:r>
            <w:r>
              <w:t>.</w:t>
            </w:r>
          </w:p>
        </w:tc>
      </w:tr>
      <w:tr w:rsidR="00E573D2" w14:paraId="50563353" w14:textId="77777777" w:rsidTr="00F660FF">
        <w:sdt>
          <w:sdtPr>
            <w:id w:val="-1927420502"/>
            <w14:checkbox>
              <w14:checked w14:val="0"/>
              <w14:checkedState w14:val="2612" w14:font="MS Gothic"/>
              <w14:uncheckedState w14:val="2610" w14:font="MS Gothic"/>
            </w14:checkbox>
          </w:sdtPr>
          <w:sdtEndPr/>
          <w:sdtContent>
            <w:tc>
              <w:tcPr>
                <w:tcW w:w="421" w:type="dxa"/>
                <w:vAlign w:val="center"/>
              </w:tcPr>
              <w:p w14:paraId="17215168" w14:textId="09C94766" w:rsidR="00E573D2" w:rsidRDefault="00E619BC" w:rsidP="003B563F">
                <w:r>
                  <w:rPr>
                    <w:rFonts w:ascii="MS Gothic" w:eastAsia="MS Gothic" w:hAnsi="MS Gothic" w:hint="eastAsia"/>
                  </w:rPr>
                  <w:t>☐</w:t>
                </w:r>
              </w:p>
            </w:tc>
          </w:sdtContent>
        </w:sdt>
        <w:tc>
          <w:tcPr>
            <w:tcW w:w="2976" w:type="dxa"/>
            <w:vAlign w:val="center"/>
          </w:tcPr>
          <w:p w14:paraId="743CC910" w14:textId="5A9DAE4D" w:rsidR="00E573D2" w:rsidRDefault="00E573D2" w:rsidP="003B563F">
            <w:r w:rsidRPr="00C731E3">
              <w:rPr>
                <w:b/>
                <w:bCs/>
              </w:rPr>
              <w:t>Betriebshaftpflichtversicherung</w:t>
            </w:r>
          </w:p>
        </w:tc>
        <w:tc>
          <w:tcPr>
            <w:tcW w:w="5947" w:type="dxa"/>
            <w:vAlign w:val="center"/>
          </w:tcPr>
          <w:p w14:paraId="5AFA5330" w14:textId="26661E6E" w:rsidR="00E573D2" w:rsidRDefault="00E573D2" w:rsidP="003B563F">
            <w:r w:rsidRPr="00C731E3">
              <w:t>Ich/Wir erkläre(n), dass eine ausreichende Betriebshaftpflichtversicherung besteht bzw. bis Vertragsbeginn abgeschlossen wird.</w:t>
            </w:r>
          </w:p>
        </w:tc>
      </w:tr>
      <w:tr w:rsidR="00E573D2" w14:paraId="0626B9F9" w14:textId="77777777" w:rsidTr="00F660FF">
        <w:sdt>
          <w:sdtPr>
            <w:id w:val="662908549"/>
            <w14:checkbox>
              <w14:checked w14:val="0"/>
              <w14:checkedState w14:val="2612" w14:font="MS Gothic"/>
              <w14:uncheckedState w14:val="2610" w14:font="MS Gothic"/>
            </w14:checkbox>
          </w:sdtPr>
          <w:sdtEndPr/>
          <w:sdtContent>
            <w:tc>
              <w:tcPr>
                <w:tcW w:w="421" w:type="dxa"/>
                <w:vAlign w:val="center"/>
              </w:tcPr>
              <w:p w14:paraId="4CC016EF" w14:textId="0014AE1E" w:rsidR="00E573D2" w:rsidRDefault="00E619BC" w:rsidP="003B563F">
                <w:r>
                  <w:rPr>
                    <w:rFonts w:ascii="MS Gothic" w:eastAsia="MS Gothic" w:hAnsi="MS Gothic" w:hint="eastAsia"/>
                  </w:rPr>
                  <w:t>☐</w:t>
                </w:r>
              </w:p>
            </w:tc>
          </w:sdtContent>
        </w:sdt>
        <w:tc>
          <w:tcPr>
            <w:tcW w:w="2976" w:type="dxa"/>
            <w:vAlign w:val="center"/>
          </w:tcPr>
          <w:p w14:paraId="003CB960" w14:textId="728B1BB2" w:rsidR="00E573D2" w:rsidRPr="00C731E3" w:rsidRDefault="00E573D2" w:rsidP="003B563F">
            <w:pPr>
              <w:rPr>
                <w:b/>
                <w:bCs/>
              </w:rPr>
            </w:pPr>
            <w:r w:rsidRPr="00C731E3">
              <w:rPr>
                <w:b/>
                <w:bCs/>
              </w:rPr>
              <w:t>Referenzen</w:t>
            </w:r>
          </w:p>
        </w:tc>
        <w:tc>
          <w:tcPr>
            <w:tcW w:w="5947" w:type="dxa"/>
            <w:vAlign w:val="center"/>
          </w:tcPr>
          <w:p w14:paraId="34A05697" w14:textId="1B4C4165" w:rsidR="00E573D2" w:rsidRPr="00C731E3" w:rsidRDefault="00E573D2" w:rsidP="003B563F">
            <w:r w:rsidRPr="00C731E3">
              <w:t>Ich/Wir verfüge(n) über ausreichende Erfahrungen mit vergleichbaren Leistungen und reiche(n) die geforderten Referenzen ein.</w:t>
            </w:r>
          </w:p>
        </w:tc>
      </w:tr>
      <w:tr w:rsidR="00E573D2" w14:paraId="1C7EF42F" w14:textId="77777777" w:rsidTr="00F660FF">
        <w:sdt>
          <w:sdtPr>
            <w:id w:val="1184018748"/>
            <w14:checkbox>
              <w14:checked w14:val="0"/>
              <w14:checkedState w14:val="2612" w14:font="MS Gothic"/>
              <w14:uncheckedState w14:val="2610" w14:font="MS Gothic"/>
            </w14:checkbox>
          </w:sdtPr>
          <w:sdtEndPr/>
          <w:sdtContent>
            <w:tc>
              <w:tcPr>
                <w:tcW w:w="421" w:type="dxa"/>
                <w:vAlign w:val="center"/>
              </w:tcPr>
              <w:p w14:paraId="5D0390F1" w14:textId="18D9CED7" w:rsidR="00E573D2" w:rsidRDefault="00FB7A26" w:rsidP="003B563F">
                <w:r>
                  <w:rPr>
                    <w:rFonts w:ascii="MS Gothic" w:eastAsia="MS Gothic" w:hAnsi="MS Gothic" w:hint="eastAsia"/>
                  </w:rPr>
                  <w:t>☐</w:t>
                </w:r>
              </w:p>
            </w:tc>
          </w:sdtContent>
        </w:sdt>
        <w:tc>
          <w:tcPr>
            <w:tcW w:w="2976" w:type="dxa"/>
            <w:vAlign w:val="center"/>
          </w:tcPr>
          <w:p w14:paraId="6CDC65BC" w14:textId="09EE7248" w:rsidR="00E573D2" w:rsidRPr="00C731E3" w:rsidRDefault="00E573D2" w:rsidP="003B563F">
            <w:pPr>
              <w:rPr>
                <w:b/>
                <w:bCs/>
              </w:rPr>
            </w:pPr>
            <w:r w:rsidRPr="00C731E3">
              <w:rPr>
                <w:b/>
                <w:bCs/>
              </w:rPr>
              <w:t>Datenschutz und Vertraulichkeit</w:t>
            </w:r>
          </w:p>
        </w:tc>
        <w:tc>
          <w:tcPr>
            <w:tcW w:w="5947" w:type="dxa"/>
            <w:vAlign w:val="center"/>
          </w:tcPr>
          <w:p w14:paraId="5E37C49F" w14:textId="792B5513" w:rsidR="00E573D2" w:rsidRPr="00C731E3" w:rsidRDefault="00E573D2" w:rsidP="003B563F">
            <w:r w:rsidRPr="00C731E3">
              <w:t>Ich/Wir verpflichte(n) mich/uns zur Einhaltung der Datenschutz-Grundverordnung (DSGVO) sowie zur vertraulichen Behandlung aller auftragsbezogenen Informationen.</w:t>
            </w:r>
          </w:p>
        </w:tc>
      </w:tr>
      <w:tr w:rsidR="008D78DF" w14:paraId="2A249F14" w14:textId="77777777" w:rsidTr="00F660FF">
        <w:sdt>
          <w:sdtPr>
            <w:id w:val="166836596"/>
            <w14:checkbox>
              <w14:checked w14:val="0"/>
              <w14:checkedState w14:val="2612" w14:font="MS Gothic"/>
              <w14:uncheckedState w14:val="2610" w14:font="MS Gothic"/>
            </w14:checkbox>
          </w:sdtPr>
          <w:sdtEndPr/>
          <w:sdtContent>
            <w:tc>
              <w:tcPr>
                <w:tcW w:w="421" w:type="dxa"/>
                <w:vAlign w:val="center"/>
              </w:tcPr>
              <w:p w14:paraId="0C7B6250" w14:textId="7A961F91" w:rsidR="008D78DF" w:rsidRDefault="004F3BF3" w:rsidP="003B563F">
                <w:r>
                  <w:rPr>
                    <w:rFonts w:ascii="MS Gothic" w:eastAsia="MS Gothic" w:hAnsi="MS Gothic" w:hint="eastAsia"/>
                  </w:rPr>
                  <w:t>☐</w:t>
                </w:r>
              </w:p>
            </w:tc>
          </w:sdtContent>
        </w:sdt>
        <w:tc>
          <w:tcPr>
            <w:tcW w:w="2976" w:type="dxa"/>
            <w:vAlign w:val="center"/>
          </w:tcPr>
          <w:p w14:paraId="747756F9" w14:textId="65A6D134" w:rsidR="008D78DF" w:rsidRPr="00C731E3" w:rsidRDefault="004F3BF3" w:rsidP="003B563F">
            <w:pPr>
              <w:rPr>
                <w:b/>
                <w:bCs/>
              </w:rPr>
            </w:pPr>
            <w:r w:rsidRPr="004F3BF3">
              <w:rPr>
                <w:b/>
                <w:bCs/>
              </w:rPr>
              <w:t>EU-Sanktionen (Russlandbezug)</w:t>
            </w:r>
          </w:p>
        </w:tc>
        <w:tc>
          <w:tcPr>
            <w:tcW w:w="5947" w:type="dxa"/>
            <w:vAlign w:val="center"/>
          </w:tcPr>
          <w:p w14:paraId="21508C57" w14:textId="3CCCB9B3" w:rsidR="008D78DF" w:rsidRPr="00C731E3" w:rsidRDefault="008D78DF" w:rsidP="003B563F">
            <w:r w:rsidRPr="008D78DF">
              <w:t>Ich/Wir erkläre(n), dass auf unser Unternehmen sowie</w:t>
            </w:r>
            <w:r w:rsidR="003B3A81">
              <w:t xml:space="preserve"> auf eingesetzte </w:t>
            </w:r>
            <w:r w:rsidRPr="008D78DF">
              <w:t>Nachunternehmen, Lieferanten und Eignungsverleiher kein Zuschlags- oder Vertragserfüllungsverbot nach Art. 5k der Verordnung (EU) Nr. 833/2014 in der jeweils geltenden Fassung Anwendung findet.</w:t>
            </w:r>
          </w:p>
        </w:tc>
      </w:tr>
      <w:tr w:rsidR="00FB7A26" w14:paraId="345C736C" w14:textId="77777777" w:rsidTr="00F660FF">
        <w:sdt>
          <w:sdtPr>
            <w:id w:val="1198662151"/>
            <w14:checkbox>
              <w14:checked w14:val="0"/>
              <w14:checkedState w14:val="2612" w14:font="MS Gothic"/>
              <w14:uncheckedState w14:val="2610" w14:font="MS Gothic"/>
            </w14:checkbox>
          </w:sdtPr>
          <w:sdtEndPr/>
          <w:sdtContent>
            <w:tc>
              <w:tcPr>
                <w:tcW w:w="421" w:type="dxa"/>
                <w:vAlign w:val="center"/>
              </w:tcPr>
              <w:p w14:paraId="14759B4B" w14:textId="2A71A025" w:rsidR="00FB7A26" w:rsidRDefault="00FB7A26" w:rsidP="003B563F">
                <w:r>
                  <w:rPr>
                    <w:rFonts w:ascii="MS Gothic" w:eastAsia="MS Gothic" w:hAnsi="MS Gothic" w:hint="eastAsia"/>
                  </w:rPr>
                  <w:t>☐</w:t>
                </w:r>
              </w:p>
            </w:tc>
          </w:sdtContent>
        </w:sdt>
        <w:tc>
          <w:tcPr>
            <w:tcW w:w="2976" w:type="dxa"/>
            <w:vAlign w:val="center"/>
          </w:tcPr>
          <w:p w14:paraId="7ED35BAB" w14:textId="52144992" w:rsidR="00FB7A26" w:rsidRPr="00C731E3" w:rsidRDefault="00FB7A26" w:rsidP="003B563F">
            <w:pPr>
              <w:rPr>
                <w:b/>
                <w:bCs/>
              </w:rPr>
            </w:pPr>
            <w:r>
              <w:rPr>
                <w:b/>
                <w:bCs/>
              </w:rPr>
              <w:t xml:space="preserve">Richtigkeit der Angaben </w:t>
            </w:r>
          </w:p>
        </w:tc>
        <w:tc>
          <w:tcPr>
            <w:tcW w:w="5947" w:type="dxa"/>
            <w:vAlign w:val="center"/>
          </w:tcPr>
          <w:p w14:paraId="0D709DA5" w14:textId="25F24086" w:rsidR="00FB7A26" w:rsidRPr="00C731E3" w:rsidRDefault="00FB7A26" w:rsidP="003B563F">
            <w:r w:rsidRPr="00FB7A26">
              <w:t>Ich/Wir versichern, dass sämtliche Angaben vollständig und wahrheitsgemäß sind. Uns ist bekannt, dass unrichtige Erklärungen zum Ausschluss vom Vergabeverfahren führen können.</w:t>
            </w:r>
          </w:p>
        </w:tc>
      </w:tr>
      <w:bookmarkEnd w:id="0"/>
    </w:tbl>
    <w:p w14:paraId="43C15ED1" w14:textId="77777777" w:rsidR="00BD3873" w:rsidRDefault="00BD3873" w:rsidP="00C51405"/>
    <w:p w14:paraId="59B2B678" w14:textId="77777777" w:rsidR="0081419A" w:rsidRDefault="0081419A" w:rsidP="00C51405"/>
    <w:tbl>
      <w:tblPr>
        <w:tblStyle w:val="Tabellenraster"/>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283"/>
        <w:gridCol w:w="4253"/>
      </w:tblGrid>
      <w:tr w:rsidR="0081419A" w:rsidRPr="00705ADC" w14:paraId="3A2A2EF5" w14:textId="77777777" w:rsidTr="00C51405">
        <w:trPr>
          <w:trHeight w:val="619"/>
        </w:trPr>
        <w:tc>
          <w:tcPr>
            <w:tcW w:w="4815" w:type="dxa"/>
          </w:tcPr>
          <w:p w14:paraId="7607B241" w14:textId="77777777" w:rsidR="0081419A" w:rsidRPr="00705ADC" w:rsidRDefault="0081419A" w:rsidP="00C51405">
            <w:pPr>
              <w:rPr>
                <w:rFonts w:cs="Open Sans"/>
                <w:b/>
              </w:rPr>
            </w:pPr>
            <w:r w:rsidRPr="00705ADC">
              <w:rPr>
                <w:rFonts w:cs="Open Sans"/>
                <w:b/>
              </w:rPr>
              <w:t>Bieter</w:t>
            </w:r>
          </w:p>
        </w:tc>
        <w:tc>
          <w:tcPr>
            <w:tcW w:w="283" w:type="dxa"/>
          </w:tcPr>
          <w:p w14:paraId="204E5071" w14:textId="77777777" w:rsidR="0081419A" w:rsidRPr="00705ADC" w:rsidRDefault="0081419A" w:rsidP="00C51405">
            <w:pPr>
              <w:rPr>
                <w:rFonts w:cs="Open Sans"/>
                <w:b/>
              </w:rPr>
            </w:pPr>
          </w:p>
        </w:tc>
        <w:tc>
          <w:tcPr>
            <w:tcW w:w="4253" w:type="dxa"/>
          </w:tcPr>
          <w:p w14:paraId="7770B705" w14:textId="3E84DFFF" w:rsidR="0081419A" w:rsidRPr="00705ADC" w:rsidRDefault="0081419A" w:rsidP="00C51405">
            <w:pPr>
              <w:rPr>
                <w:rFonts w:cs="Open Sans"/>
                <w:b/>
              </w:rPr>
            </w:pPr>
          </w:p>
        </w:tc>
      </w:tr>
      <w:tr w:rsidR="000B2BED" w:rsidRPr="00705ADC" w14:paraId="2DD75D20" w14:textId="77777777" w:rsidTr="00C51405">
        <w:trPr>
          <w:trHeight w:val="619"/>
        </w:trPr>
        <w:tc>
          <w:tcPr>
            <w:tcW w:w="4815" w:type="dxa"/>
            <w:tcBorders>
              <w:bottom w:val="single" w:sz="4" w:space="0" w:color="auto"/>
            </w:tcBorders>
          </w:tcPr>
          <w:p w14:paraId="54C1FDCE" w14:textId="77777777" w:rsidR="000B2BED" w:rsidRPr="00705ADC" w:rsidRDefault="000B2BED" w:rsidP="00C51405">
            <w:pPr>
              <w:rPr>
                <w:rFonts w:cs="Open Sans"/>
                <w:b/>
              </w:rPr>
            </w:pPr>
          </w:p>
        </w:tc>
        <w:tc>
          <w:tcPr>
            <w:tcW w:w="283" w:type="dxa"/>
          </w:tcPr>
          <w:p w14:paraId="31329BE8" w14:textId="77777777" w:rsidR="000B2BED" w:rsidRPr="00705ADC" w:rsidRDefault="000B2BED" w:rsidP="00C51405">
            <w:pPr>
              <w:rPr>
                <w:rFonts w:cs="Open Sans"/>
                <w:b/>
              </w:rPr>
            </w:pPr>
          </w:p>
        </w:tc>
        <w:tc>
          <w:tcPr>
            <w:tcW w:w="4253" w:type="dxa"/>
            <w:tcBorders>
              <w:bottom w:val="single" w:sz="4" w:space="0" w:color="auto"/>
            </w:tcBorders>
          </w:tcPr>
          <w:p w14:paraId="7D93E579" w14:textId="77777777" w:rsidR="000B2BED" w:rsidRPr="00705ADC" w:rsidRDefault="000B2BED" w:rsidP="00C51405">
            <w:pPr>
              <w:rPr>
                <w:rFonts w:cs="Open Sans"/>
                <w:b/>
              </w:rPr>
            </w:pPr>
          </w:p>
        </w:tc>
      </w:tr>
      <w:tr w:rsidR="00C51405" w:rsidRPr="00C51405" w14:paraId="63BB2E30" w14:textId="77777777" w:rsidTr="00C51405">
        <w:trPr>
          <w:trHeight w:val="237"/>
        </w:trPr>
        <w:tc>
          <w:tcPr>
            <w:tcW w:w="4815" w:type="dxa"/>
            <w:tcBorders>
              <w:top w:val="single" w:sz="4" w:space="0" w:color="auto"/>
            </w:tcBorders>
          </w:tcPr>
          <w:p w14:paraId="29B3B412" w14:textId="4B4D1C0D" w:rsidR="00C51405" w:rsidRPr="00C51405" w:rsidRDefault="00C51405" w:rsidP="00C51405">
            <w:pPr>
              <w:rPr>
                <w:rFonts w:cs="Open Sans"/>
              </w:rPr>
            </w:pPr>
            <w:r w:rsidRPr="00C51405">
              <w:rPr>
                <w:rFonts w:cs="Open Sans"/>
              </w:rPr>
              <w:t>Name</w:t>
            </w:r>
          </w:p>
        </w:tc>
        <w:tc>
          <w:tcPr>
            <w:tcW w:w="283" w:type="dxa"/>
          </w:tcPr>
          <w:p w14:paraId="6E0FED87" w14:textId="77777777" w:rsidR="00C51405" w:rsidRPr="00C51405" w:rsidRDefault="00C51405" w:rsidP="00C51405">
            <w:pPr>
              <w:rPr>
                <w:rFonts w:cs="Open Sans"/>
              </w:rPr>
            </w:pPr>
          </w:p>
        </w:tc>
        <w:tc>
          <w:tcPr>
            <w:tcW w:w="4253" w:type="dxa"/>
            <w:tcBorders>
              <w:top w:val="single" w:sz="4" w:space="0" w:color="auto"/>
            </w:tcBorders>
          </w:tcPr>
          <w:p w14:paraId="74184FD2" w14:textId="057D6907" w:rsidR="00C51405" w:rsidRPr="00C51405" w:rsidRDefault="00C51405" w:rsidP="00C51405">
            <w:pPr>
              <w:rPr>
                <w:rFonts w:cs="Open Sans"/>
              </w:rPr>
            </w:pPr>
            <w:r w:rsidRPr="00C51405">
              <w:rPr>
                <w:rFonts w:cs="Open Sans"/>
              </w:rPr>
              <w:t xml:space="preserve">Funktion </w:t>
            </w:r>
          </w:p>
        </w:tc>
      </w:tr>
      <w:tr w:rsidR="0081419A" w:rsidRPr="00777375" w14:paraId="51246E98" w14:textId="77777777" w:rsidTr="00C51405">
        <w:trPr>
          <w:trHeight w:val="619"/>
        </w:trPr>
        <w:tc>
          <w:tcPr>
            <w:tcW w:w="4815" w:type="dxa"/>
            <w:tcBorders>
              <w:bottom w:val="single" w:sz="4" w:space="0" w:color="auto"/>
            </w:tcBorders>
          </w:tcPr>
          <w:p w14:paraId="7F583575" w14:textId="77777777" w:rsidR="0081419A" w:rsidRPr="00777375" w:rsidRDefault="0081419A" w:rsidP="00C51405">
            <w:pPr>
              <w:rPr>
                <w:rFonts w:cs="Open Sans"/>
              </w:rPr>
            </w:pPr>
          </w:p>
        </w:tc>
        <w:tc>
          <w:tcPr>
            <w:tcW w:w="283" w:type="dxa"/>
          </w:tcPr>
          <w:p w14:paraId="7607BC24" w14:textId="77777777" w:rsidR="0081419A" w:rsidRPr="00777375" w:rsidRDefault="0081419A" w:rsidP="00C51405">
            <w:pPr>
              <w:rPr>
                <w:rFonts w:cs="Open Sans"/>
              </w:rPr>
            </w:pPr>
          </w:p>
        </w:tc>
        <w:tc>
          <w:tcPr>
            <w:tcW w:w="4253" w:type="dxa"/>
            <w:tcBorders>
              <w:bottom w:val="single" w:sz="4" w:space="0" w:color="auto"/>
            </w:tcBorders>
          </w:tcPr>
          <w:p w14:paraId="21C9ADFC" w14:textId="77777777" w:rsidR="0081419A" w:rsidRPr="00777375" w:rsidRDefault="0081419A" w:rsidP="00C51405">
            <w:pPr>
              <w:rPr>
                <w:rFonts w:cs="Open Sans"/>
              </w:rPr>
            </w:pPr>
          </w:p>
        </w:tc>
      </w:tr>
      <w:tr w:rsidR="0081419A" w:rsidRPr="006229E8" w14:paraId="1F462C18" w14:textId="77777777" w:rsidTr="00C51405">
        <w:tc>
          <w:tcPr>
            <w:tcW w:w="4815" w:type="dxa"/>
            <w:tcBorders>
              <w:top w:val="single" w:sz="4" w:space="0" w:color="auto"/>
            </w:tcBorders>
            <w:hideMark/>
          </w:tcPr>
          <w:p w14:paraId="7DB39315" w14:textId="4DDACDA5" w:rsidR="0081419A" w:rsidRPr="00777375" w:rsidRDefault="0081419A" w:rsidP="00C51405">
            <w:pPr>
              <w:rPr>
                <w:rFonts w:cs="Open Sans"/>
              </w:rPr>
            </w:pPr>
            <w:r w:rsidRPr="00777375">
              <w:rPr>
                <w:rFonts w:cs="Open Sans"/>
              </w:rPr>
              <w:t>Ort</w:t>
            </w:r>
          </w:p>
        </w:tc>
        <w:tc>
          <w:tcPr>
            <w:tcW w:w="283" w:type="dxa"/>
          </w:tcPr>
          <w:p w14:paraId="6D1E92F9" w14:textId="77777777" w:rsidR="0081419A" w:rsidRPr="00777375" w:rsidRDefault="0081419A" w:rsidP="00C51405">
            <w:pPr>
              <w:rPr>
                <w:rFonts w:cs="Open Sans"/>
              </w:rPr>
            </w:pPr>
          </w:p>
        </w:tc>
        <w:tc>
          <w:tcPr>
            <w:tcW w:w="4253" w:type="dxa"/>
            <w:tcBorders>
              <w:top w:val="single" w:sz="4" w:space="0" w:color="auto"/>
            </w:tcBorders>
            <w:hideMark/>
          </w:tcPr>
          <w:p w14:paraId="48F94E85" w14:textId="5E0FFF4B" w:rsidR="0081419A" w:rsidRPr="00777375" w:rsidRDefault="0081419A" w:rsidP="00C51405">
            <w:pPr>
              <w:rPr>
                <w:rFonts w:cs="Open Sans"/>
              </w:rPr>
            </w:pPr>
            <w:r w:rsidRPr="00777375">
              <w:rPr>
                <w:rFonts w:cs="Open Sans"/>
              </w:rPr>
              <w:t>Datum</w:t>
            </w:r>
          </w:p>
        </w:tc>
      </w:tr>
      <w:tr w:rsidR="0081419A" w:rsidRPr="002B3A5B" w14:paraId="48917FFD" w14:textId="77777777" w:rsidTr="00C51405">
        <w:trPr>
          <w:trHeight w:val="1017"/>
        </w:trPr>
        <w:tc>
          <w:tcPr>
            <w:tcW w:w="4815" w:type="dxa"/>
            <w:tcBorders>
              <w:bottom w:val="single" w:sz="4" w:space="0" w:color="auto"/>
            </w:tcBorders>
          </w:tcPr>
          <w:p w14:paraId="62165E26" w14:textId="77777777" w:rsidR="0081419A" w:rsidRPr="00777375" w:rsidRDefault="0081419A" w:rsidP="00C51405">
            <w:pPr>
              <w:rPr>
                <w:rFonts w:cs="Open Sans"/>
              </w:rPr>
            </w:pPr>
          </w:p>
        </w:tc>
        <w:tc>
          <w:tcPr>
            <w:tcW w:w="283" w:type="dxa"/>
          </w:tcPr>
          <w:p w14:paraId="0F26B1F2" w14:textId="77777777" w:rsidR="0081419A" w:rsidRPr="00777375" w:rsidRDefault="0081419A" w:rsidP="00C51405">
            <w:pPr>
              <w:rPr>
                <w:rFonts w:cs="Open Sans"/>
              </w:rPr>
            </w:pPr>
          </w:p>
        </w:tc>
        <w:tc>
          <w:tcPr>
            <w:tcW w:w="4253" w:type="dxa"/>
            <w:tcBorders>
              <w:bottom w:val="single" w:sz="4" w:space="0" w:color="auto"/>
            </w:tcBorders>
          </w:tcPr>
          <w:p w14:paraId="5A855818" w14:textId="77777777" w:rsidR="0081419A" w:rsidRPr="00777375" w:rsidRDefault="0081419A" w:rsidP="00C51405">
            <w:pPr>
              <w:rPr>
                <w:rFonts w:cs="Open Sans"/>
              </w:rPr>
            </w:pPr>
          </w:p>
        </w:tc>
      </w:tr>
      <w:tr w:rsidR="0081419A" w:rsidRPr="006229E8" w14:paraId="49FC71FA" w14:textId="77777777" w:rsidTr="00C51405">
        <w:tc>
          <w:tcPr>
            <w:tcW w:w="4815" w:type="dxa"/>
            <w:tcBorders>
              <w:top w:val="single" w:sz="4" w:space="0" w:color="auto"/>
            </w:tcBorders>
          </w:tcPr>
          <w:p w14:paraId="10E7DCA3" w14:textId="573CE9FE" w:rsidR="0081419A" w:rsidRPr="00777375" w:rsidRDefault="0081419A" w:rsidP="00C51405">
            <w:pPr>
              <w:rPr>
                <w:rFonts w:cs="Open Sans"/>
              </w:rPr>
            </w:pPr>
            <w:r w:rsidRPr="00777375">
              <w:rPr>
                <w:rFonts w:cs="Open Sans"/>
              </w:rPr>
              <w:t>Unterschrift</w:t>
            </w:r>
          </w:p>
        </w:tc>
        <w:tc>
          <w:tcPr>
            <w:tcW w:w="283" w:type="dxa"/>
          </w:tcPr>
          <w:p w14:paraId="2A0816E2" w14:textId="77777777" w:rsidR="0081419A" w:rsidRPr="00777375" w:rsidRDefault="0081419A" w:rsidP="00C51405">
            <w:pPr>
              <w:rPr>
                <w:rFonts w:cs="Open Sans"/>
              </w:rPr>
            </w:pPr>
          </w:p>
        </w:tc>
        <w:tc>
          <w:tcPr>
            <w:tcW w:w="4253" w:type="dxa"/>
            <w:tcBorders>
              <w:top w:val="single" w:sz="4" w:space="0" w:color="auto"/>
            </w:tcBorders>
          </w:tcPr>
          <w:p w14:paraId="1362A263" w14:textId="3C991163" w:rsidR="0081419A" w:rsidRPr="00777375" w:rsidRDefault="00C51405" w:rsidP="00C51405">
            <w:pPr>
              <w:rPr>
                <w:rFonts w:cs="Open Sans"/>
              </w:rPr>
            </w:pPr>
            <w:r>
              <w:rPr>
                <w:rFonts w:cs="Open Sans"/>
              </w:rPr>
              <w:t>Stempel</w:t>
            </w:r>
          </w:p>
        </w:tc>
      </w:tr>
    </w:tbl>
    <w:p w14:paraId="17ABABD5" w14:textId="77777777" w:rsidR="001642C0" w:rsidRPr="001642C0" w:rsidRDefault="001642C0" w:rsidP="00C51405"/>
    <w:sectPr w:rsidR="001642C0" w:rsidRPr="001642C0" w:rsidSect="00FC74C8">
      <w:headerReference w:type="first" r:id="rId11"/>
      <w:footerReference w:type="first" r:id="rId12"/>
      <w:pgSz w:w="11906" w:h="16838"/>
      <w:pgMar w:top="1418" w:right="1134" w:bottom="1135" w:left="1418" w:header="113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C93B" w14:textId="77777777" w:rsidR="00F6309C" w:rsidRDefault="00F6309C" w:rsidP="000C31FD">
      <w:pPr>
        <w:spacing w:line="240" w:lineRule="auto"/>
      </w:pPr>
      <w:r>
        <w:separator/>
      </w:r>
    </w:p>
  </w:endnote>
  <w:endnote w:type="continuationSeparator" w:id="0">
    <w:p w14:paraId="4A6F7034" w14:textId="77777777" w:rsidR="00F6309C" w:rsidRDefault="00F6309C" w:rsidP="000C31FD">
      <w:pPr>
        <w:spacing w:line="240" w:lineRule="auto"/>
      </w:pPr>
      <w:r>
        <w:continuationSeparator/>
      </w:r>
    </w:p>
  </w:endnote>
  <w:endnote w:type="continuationNotice" w:id="1">
    <w:p w14:paraId="4C70F61A" w14:textId="77777777" w:rsidR="00F6309C" w:rsidRDefault="00F630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Times New Roman (Textkörper CS)">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imes New Roman (Überschrifte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Inter Light">
    <w:altName w:val="Calibri"/>
    <w:charset w:val="00"/>
    <w:family w:val="swiss"/>
    <w:pitch w:val="variable"/>
    <w:sig w:usb0="E00002FF" w:usb1="1200A1FF" w:usb2="00000001" w:usb3="00000000" w:csb0="0000019F" w:csb1="00000000"/>
  </w:font>
  <w:font w:name="Inter Medium">
    <w:altName w:val="Calibri"/>
    <w:charset w:val="00"/>
    <w:family w:val="swiss"/>
    <w:pitch w:val="variable"/>
    <w:sig w:usb0="E00002FF" w:usb1="1200A1FF" w:usb2="00000001" w:usb3="00000000" w:csb0="0000019F" w:csb1="00000000"/>
  </w:font>
  <w:font w:name="BaiJamjuree-Medium">
    <w:altName w:val="Calibri"/>
    <w:charset w:val="4D"/>
    <w:family w:val="auto"/>
    <w:pitch w:val="default"/>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9456" w14:textId="2E97A7AC" w:rsidR="002814F7" w:rsidRDefault="001F0AA6">
    <w:pPr>
      <w:pStyle w:val="Fuzeile"/>
    </w:pPr>
    <w:r>
      <w:rPr>
        <w:rFonts w:cs="Inter Light"/>
        <w:noProof/>
        <w:color w:val="000000"/>
        <w:sz w:val="12"/>
        <w:szCs w:val="12"/>
        <w:lang w:eastAsia="de-DE"/>
      </w:rPr>
      <mc:AlternateContent>
        <mc:Choice Requires="wps">
          <w:drawing>
            <wp:anchor distT="0" distB="0" distL="114300" distR="114300" simplePos="0" relativeHeight="251664389" behindDoc="1" locked="1" layoutInCell="1" allowOverlap="1" wp14:anchorId="0B083C44" wp14:editId="3FC1D656">
              <wp:simplePos x="0" y="0"/>
              <wp:positionH relativeFrom="margin">
                <wp:posOffset>-887730</wp:posOffset>
              </wp:positionH>
              <wp:positionV relativeFrom="bottomMargin">
                <wp:posOffset>0</wp:posOffset>
              </wp:positionV>
              <wp:extent cx="7559675" cy="719455"/>
              <wp:effectExtent l="0" t="0" r="3175" b="4445"/>
              <wp:wrapNone/>
              <wp:docPr id="6" name="Rechteck 6"/>
              <wp:cNvGraphicFramePr/>
              <a:graphic xmlns:a="http://schemas.openxmlformats.org/drawingml/2006/main">
                <a:graphicData uri="http://schemas.microsoft.com/office/word/2010/wordprocessingShape">
                  <wps:wsp>
                    <wps:cNvSpPr/>
                    <wps:spPr>
                      <a:xfrm>
                        <a:off x="0" y="0"/>
                        <a:ext cx="7559675" cy="719455"/>
                      </a:xfrm>
                      <a:prstGeom prst="rect">
                        <a:avLst/>
                      </a:prstGeom>
                      <a:solidFill>
                        <a:srgbClr val="FE660D"/>
                      </a:solidFill>
                      <a:ln>
                        <a:noFill/>
                      </a:ln>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9CDD4" id="Rechteck 6" o:spid="_x0000_s1026" style="position:absolute;margin-left:-69.9pt;margin-top:0;width:595.25pt;height:56.65pt;z-index:-251652091;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" fillcolor="#fe660d" stroked="f" strokeweight="1pt">
              <w10:wrap anchorx="margin" anchory="margin"/>
              <w10:anchorlock/>
            </v:rect>
          </w:pict>
        </mc:Fallback>
      </mc:AlternateContent>
    </w:r>
    <w:r w:rsidR="002814F7">
      <w:rPr>
        <w:rFonts w:cs="Inter Light"/>
        <w:noProof/>
        <w:color w:val="000000"/>
        <w:sz w:val="12"/>
        <w:szCs w:val="12"/>
        <w:lang w:eastAsia="de-DE"/>
      </w:rPr>
      <mc:AlternateContent>
        <mc:Choice Requires="wps">
          <w:drawing>
            <wp:anchor distT="0" distB="0" distL="114300" distR="114300" simplePos="0" relativeHeight="251662341" behindDoc="1" locked="1" layoutInCell="1" allowOverlap="1" wp14:anchorId="3CC9802F" wp14:editId="305F0735">
              <wp:simplePos x="0" y="0"/>
              <wp:positionH relativeFrom="margin">
                <wp:align>center</wp:align>
              </wp:positionH>
              <wp:positionV relativeFrom="bottomMargin">
                <wp:posOffset>1473835</wp:posOffset>
              </wp:positionV>
              <wp:extent cx="7559675" cy="719455"/>
              <wp:effectExtent l="0" t="0" r="3175" b="4445"/>
              <wp:wrapNone/>
              <wp:docPr id="203214743" name="Rechteck 203214743"/>
              <wp:cNvGraphicFramePr/>
              <a:graphic xmlns:a="http://schemas.openxmlformats.org/drawingml/2006/main">
                <a:graphicData uri="http://schemas.microsoft.com/office/word/2010/wordprocessingShape">
                  <wps:wsp>
                    <wps:cNvSpPr/>
                    <wps:spPr>
                      <a:xfrm>
                        <a:off x="0" y="0"/>
                        <a:ext cx="7559675" cy="719455"/>
                      </a:xfrm>
                      <a:prstGeom prst="rect">
                        <a:avLst/>
                      </a:prstGeom>
                      <a:solidFill>
                        <a:srgbClr val="FE660D"/>
                      </a:solid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8C248" id="Rechteck 203214743" o:spid="_x0000_s1026" style="position:absolute;margin-left:0;margin-top:116.05pt;width:595.25pt;height:56.65pt;z-index:-251654139;visibility:visible;mso-wrap-style:square;mso-width-percent:0;mso-height-percent:0;mso-wrap-distance-left:9pt;mso-wrap-distance-top:0;mso-wrap-distance-right:9pt;mso-wrap-distance-bottom:0;mso-position-horizontal:center;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" fillcolor="#fe660d" stroked="f" strokeweight="1pt">
              <w10:wrap anchorx="margin" anchory="margin"/>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E6BF3" w14:textId="77777777" w:rsidR="00F6309C" w:rsidRDefault="00F6309C" w:rsidP="000C31FD">
      <w:pPr>
        <w:spacing w:line="240" w:lineRule="auto"/>
      </w:pPr>
      <w:r>
        <w:separator/>
      </w:r>
    </w:p>
  </w:footnote>
  <w:footnote w:type="continuationSeparator" w:id="0">
    <w:p w14:paraId="594043A2" w14:textId="77777777" w:rsidR="00F6309C" w:rsidRDefault="00F6309C" w:rsidP="000C31FD">
      <w:pPr>
        <w:spacing w:line="240" w:lineRule="auto"/>
      </w:pPr>
      <w:r>
        <w:continuationSeparator/>
      </w:r>
    </w:p>
  </w:footnote>
  <w:footnote w:type="continuationNotice" w:id="1">
    <w:p w14:paraId="7E075F2F" w14:textId="77777777" w:rsidR="00F6309C" w:rsidRDefault="00F630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ABEF" w14:textId="4D61EF3F" w:rsidR="001F0AA6" w:rsidRDefault="006B3714">
    <w:pPr>
      <w:pStyle w:val="Kopfzeile"/>
    </w:pPr>
    <w:r>
      <w:rPr>
        <w:noProof/>
        <w:lang w:eastAsia="de-DE"/>
      </w:rPr>
      <w:drawing>
        <wp:anchor distT="0" distB="0" distL="114300" distR="114300" simplePos="0" relativeHeight="251666437" behindDoc="0" locked="1" layoutInCell="1" allowOverlap="0" wp14:anchorId="4124140F" wp14:editId="1AAFC315">
          <wp:simplePos x="0" y="0"/>
          <wp:positionH relativeFrom="margin">
            <wp:posOffset>5848350</wp:posOffset>
          </wp:positionH>
          <wp:positionV relativeFrom="paragraph">
            <wp:posOffset>-381635</wp:posOffset>
          </wp:positionV>
          <wp:extent cx="539750" cy="438785"/>
          <wp:effectExtent l="0" t="0" r="0" b="0"/>
          <wp:wrapTopAndBottom/>
          <wp:docPr id="929384099" name="Grafik 929384099" descr="Ein Bild, das Schrift, Grafiken, Logo,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384099" name="Grafik 929384099" descr="Ein Bild, das Schrift, Grafiken, Logo, 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539750" cy="4387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1504"/>
    <w:multiLevelType w:val="multilevel"/>
    <w:tmpl w:val="E51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D5810"/>
    <w:multiLevelType w:val="hybridMultilevel"/>
    <w:tmpl w:val="5BC06D3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4C34AD1"/>
    <w:multiLevelType w:val="multilevel"/>
    <w:tmpl w:val="90CC6778"/>
    <w:styleLink w:val="NEW-ICAP"/>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0F19746A"/>
    <w:multiLevelType w:val="multilevel"/>
    <w:tmpl w:val="D44E4966"/>
    <w:lvl w:ilvl="0">
      <w:start w:val="1"/>
      <w:numFmt w:val="bullet"/>
      <w:lvlText w:val=""/>
      <w:lvlJc w:val="left"/>
      <w:pPr>
        <w:ind w:left="1239" w:hanging="360"/>
      </w:pPr>
      <w:rPr>
        <w:rFonts w:ascii="Symbol" w:hAnsi="Symbol" w:hint="default"/>
      </w:rPr>
    </w:lvl>
    <w:lvl w:ilvl="1">
      <w:start w:val="1"/>
      <w:numFmt w:val="decimal"/>
      <w:lvlText w:val="%1.%2."/>
      <w:lvlJc w:val="left"/>
      <w:pPr>
        <w:ind w:left="1671" w:hanging="432"/>
      </w:pPr>
      <w:rPr>
        <w:sz w:val="20"/>
        <w:szCs w:val="20"/>
      </w:rPr>
    </w:lvl>
    <w:lvl w:ilvl="2">
      <w:start w:val="1"/>
      <w:numFmt w:val="decimal"/>
      <w:lvlText w:val="%1.%2.%3."/>
      <w:lvlJc w:val="left"/>
      <w:pPr>
        <w:ind w:left="2103" w:hanging="504"/>
      </w:pPr>
    </w:lvl>
    <w:lvl w:ilvl="3">
      <w:start w:val="1"/>
      <w:numFmt w:val="decimal"/>
      <w:lvlText w:val="%1.%2.%3.%4."/>
      <w:lvlJc w:val="left"/>
      <w:pPr>
        <w:ind w:left="2607" w:hanging="648"/>
      </w:pPr>
    </w:lvl>
    <w:lvl w:ilvl="4">
      <w:start w:val="1"/>
      <w:numFmt w:val="decimal"/>
      <w:lvlText w:val="%1.%2.%3.%4.%5."/>
      <w:lvlJc w:val="left"/>
      <w:pPr>
        <w:ind w:left="3111" w:hanging="792"/>
      </w:pPr>
    </w:lvl>
    <w:lvl w:ilvl="5">
      <w:start w:val="1"/>
      <w:numFmt w:val="decimal"/>
      <w:lvlText w:val="%1.%2.%3.%4.%5.%6."/>
      <w:lvlJc w:val="left"/>
      <w:pPr>
        <w:ind w:left="3615" w:hanging="936"/>
      </w:pPr>
    </w:lvl>
    <w:lvl w:ilvl="6">
      <w:start w:val="1"/>
      <w:numFmt w:val="decimal"/>
      <w:lvlText w:val="%1.%2.%3.%4.%5.%6.%7."/>
      <w:lvlJc w:val="left"/>
      <w:pPr>
        <w:ind w:left="4119" w:hanging="1080"/>
      </w:pPr>
    </w:lvl>
    <w:lvl w:ilvl="7">
      <w:start w:val="1"/>
      <w:numFmt w:val="decimal"/>
      <w:lvlText w:val="%1.%2.%3.%4.%5.%6.%7.%8."/>
      <w:lvlJc w:val="left"/>
      <w:pPr>
        <w:ind w:left="4623" w:hanging="1224"/>
      </w:pPr>
    </w:lvl>
    <w:lvl w:ilvl="8">
      <w:start w:val="1"/>
      <w:numFmt w:val="decimal"/>
      <w:lvlText w:val="%1.%2.%3.%4.%5.%6.%7.%8.%9."/>
      <w:lvlJc w:val="left"/>
      <w:pPr>
        <w:ind w:left="5199" w:hanging="1440"/>
      </w:pPr>
    </w:lvl>
  </w:abstractNum>
  <w:abstractNum w:abstractNumId="4" w15:restartNumberingAfterBreak="0">
    <w:nsid w:val="10676C16"/>
    <w:multiLevelType w:val="hybridMultilevel"/>
    <w:tmpl w:val="8990E44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1051135"/>
    <w:multiLevelType w:val="multilevel"/>
    <w:tmpl w:val="299A7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C60654"/>
    <w:multiLevelType w:val="multilevel"/>
    <w:tmpl w:val="AD005D38"/>
    <w:lvl w:ilvl="0">
      <w:start w:val="1"/>
      <w:numFmt w:val="decimal"/>
      <w:lvlText w:val="%1"/>
      <w:lvlJc w:val="left"/>
      <w:pPr>
        <w:ind w:left="432" w:hanging="432"/>
      </w:pPr>
    </w:lvl>
    <w:lvl w:ilvl="1">
      <w:start w:val="1"/>
      <w:numFmt w:val="decimal"/>
      <w:lvlText w:val="%1.%2"/>
      <w:lvlJc w:val="left"/>
      <w:pPr>
        <w:ind w:left="576" w:hanging="576"/>
      </w:pPr>
      <w:rPr>
        <w:b/>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B5475F"/>
    <w:multiLevelType w:val="multilevel"/>
    <w:tmpl w:val="8F8A2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5643F4"/>
    <w:multiLevelType w:val="multilevel"/>
    <w:tmpl w:val="5F52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6E47C1"/>
    <w:multiLevelType w:val="hybridMultilevel"/>
    <w:tmpl w:val="48A4199E"/>
    <w:lvl w:ilvl="0" w:tplc="04070001">
      <w:start w:val="1"/>
      <w:numFmt w:val="bullet"/>
      <w:lvlText w:val=""/>
      <w:lvlJc w:val="left"/>
      <w:pPr>
        <w:ind w:left="1152" w:hanging="360"/>
      </w:pPr>
      <w:rPr>
        <w:rFonts w:ascii="Symbol" w:hAnsi="Symbol" w:hint="default"/>
      </w:rPr>
    </w:lvl>
    <w:lvl w:ilvl="1" w:tplc="04070003">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10" w15:restartNumberingAfterBreak="0">
    <w:nsid w:val="23D972D4"/>
    <w:multiLevelType w:val="multilevel"/>
    <w:tmpl w:val="23C2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DF5A82"/>
    <w:multiLevelType w:val="multilevel"/>
    <w:tmpl w:val="37B6A828"/>
    <w:lvl w:ilvl="0">
      <w:start w:val="1"/>
      <w:numFmt w:val="bullet"/>
      <w:lvlText w:val=""/>
      <w:lvlJc w:val="left"/>
      <w:pPr>
        <w:tabs>
          <w:tab w:val="num" w:pos="720"/>
        </w:tabs>
        <w:ind w:left="720" w:hanging="360"/>
      </w:pPr>
      <w:rPr>
        <w:rFonts w:ascii="Symbol" w:hAnsi="Symbol" w:hint="default"/>
        <w:b/>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4A1DF9"/>
    <w:multiLevelType w:val="multilevel"/>
    <w:tmpl w:val="44C6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5344AE"/>
    <w:multiLevelType w:val="multilevel"/>
    <w:tmpl w:val="011C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7C6548"/>
    <w:multiLevelType w:val="multilevel"/>
    <w:tmpl w:val="7C42740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5" w15:restartNumberingAfterBreak="0">
    <w:nsid w:val="3B5F664D"/>
    <w:multiLevelType w:val="multilevel"/>
    <w:tmpl w:val="A6A48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4C3A53"/>
    <w:multiLevelType w:val="hybridMultilevel"/>
    <w:tmpl w:val="BD5AA506"/>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1C1F26"/>
    <w:multiLevelType w:val="hybridMultilevel"/>
    <w:tmpl w:val="6840CAA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8" w15:restartNumberingAfterBreak="0">
    <w:nsid w:val="425576B7"/>
    <w:multiLevelType w:val="multilevel"/>
    <w:tmpl w:val="4EE88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AE4C63"/>
    <w:multiLevelType w:val="multilevel"/>
    <w:tmpl w:val="4A74A1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CC2EEC"/>
    <w:multiLevelType w:val="hybridMultilevel"/>
    <w:tmpl w:val="BE50A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E30272"/>
    <w:multiLevelType w:val="multilevel"/>
    <w:tmpl w:val="FE4E9E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93640E"/>
    <w:multiLevelType w:val="multilevel"/>
    <w:tmpl w:val="59F80764"/>
    <w:lvl w:ilvl="0">
      <w:start w:val="1"/>
      <w:numFmt w:val="decimal"/>
      <w:lvlText w:val="%1"/>
      <w:lvlJc w:val="left"/>
      <w:pPr>
        <w:ind w:left="1725" w:hanging="432"/>
      </w:pPr>
    </w:lvl>
    <w:lvl w:ilvl="1">
      <w:start w:val="1"/>
      <w:numFmt w:val="decimal"/>
      <w:lvlText w:val="%1.%2"/>
      <w:lvlJc w:val="left"/>
      <w:pPr>
        <w:ind w:left="718" w:hanging="576"/>
      </w:pPr>
    </w:lvl>
    <w:lvl w:ilvl="2">
      <w:start w:val="1"/>
      <w:numFmt w:val="decimal"/>
      <w:lvlText w:val="%1.%2.%3"/>
      <w:lvlJc w:val="left"/>
      <w:pPr>
        <w:ind w:left="1855" w:hanging="720"/>
      </w:pPr>
    </w:lvl>
    <w:lvl w:ilvl="3">
      <w:start w:val="1"/>
      <w:numFmt w:val="decimal"/>
      <w:lvlText w:val="%1.%2.%3.%4"/>
      <w:lvlJc w:val="left"/>
      <w:pPr>
        <w:ind w:left="2157" w:hanging="864"/>
      </w:pPr>
    </w:lvl>
    <w:lvl w:ilvl="4">
      <w:start w:val="1"/>
      <w:numFmt w:val="decimal"/>
      <w:lvlText w:val="%1.%2.%3.%4.%5"/>
      <w:lvlJc w:val="left"/>
      <w:pPr>
        <w:ind w:left="2301" w:hanging="1008"/>
      </w:pPr>
    </w:lvl>
    <w:lvl w:ilvl="5">
      <w:start w:val="1"/>
      <w:numFmt w:val="decimal"/>
      <w:lvlText w:val="%1.%2.%3.%4.%5.%6"/>
      <w:lvlJc w:val="left"/>
      <w:pPr>
        <w:ind w:left="2445" w:hanging="1152"/>
      </w:pPr>
    </w:lvl>
    <w:lvl w:ilvl="6">
      <w:start w:val="1"/>
      <w:numFmt w:val="decimal"/>
      <w:lvlText w:val="%1.%2.%3.%4.%5.%6.%7"/>
      <w:lvlJc w:val="left"/>
      <w:pPr>
        <w:ind w:left="2589" w:hanging="1296"/>
      </w:pPr>
    </w:lvl>
    <w:lvl w:ilvl="7">
      <w:start w:val="1"/>
      <w:numFmt w:val="decimal"/>
      <w:lvlText w:val="%1.%2.%3.%4.%5.%6.%7.%8"/>
      <w:lvlJc w:val="left"/>
      <w:pPr>
        <w:ind w:left="2733" w:hanging="1440"/>
      </w:pPr>
    </w:lvl>
    <w:lvl w:ilvl="8">
      <w:start w:val="1"/>
      <w:numFmt w:val="decimal"/>
      <w:lvlText w:val="%1.%2.%3.%4.%5.%6.%7.%8.%9"/>
      <w:lvlJc w:val="left"/>
      <w:pPr>
        <w:ind w:left="2877" w:hanging="1584"/>
      </w:pPr>
    </w:lvl>
  </w:abstractNum>
  <w:abstractNum w:abstractNumId="23" w15:restartNumberingAfterBreak="0">
    <w:nsid w:val="4DBB3461"/>
    <w:multiLevelType w:val="hybridMultilevel"/>
    <w:tmpl w:val="D2E88E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F065DCF"/>
    <w:multiLevelType w:val="hybridMultilevel"/>
    <w:tmpl w:val="3B0C8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F763472"/>
    <w:multiLevelType w:val="multilevel"/>
    <w:tmpl w:val="522C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7723F0"/>
    <w:multiLevelType w:val="multilevel"/>
    <w:tmpl w:val="B8309F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982D3E"/>
    <w:multiLevelType w:val="hybridMultilevel"/>
    <w:tmpl w:val="5D50562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FA44CC"/>
    <w:multiLevelType w:val="hybridMultilevel"/>
    <w:tmpl w:val="334EAB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D314D1"/>
    <w:multiLevelType w:val="hybridMultilevel"/>
    <w:tmpl w:val="B10A4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FC6C81"/>
    <w:multiLevelType w:val="hybridMultilevel"/>
    <w:tmpl w:val="B694E8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700465"/>
    <w:multiLevelType w:val="hybridMultilevel"/>
    <w:tmpl w:val="675A6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A20E75"/>
    <w:multiLevelType w:val="multilevel"/>
    <w:tmpl w:val="A322E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CE54D5"/>
    <w:multiLevelType w:val="multilevel"/>
    <w:tmpl w:val="5D08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3776A6"/>
    <w:multiLevelType w:val="multilevel"/>
    <w:tmpl w:val="06C0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4375F"/>
    <w:multiLevelType w:val="hybridMultilevel"/>
    <w:tmpl w:val="8B54A1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FCC2E33"/>
    <w:multiLevelType w:val="hybridMultilevel"/>
    <w:tmpl w:val="382E9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8551873"/>
    <w:multiLevelType w:val="multilevel"/>
    <w:tmpl w:val="37AAC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6B72FC"/>
    <w:multiLevelType w:val="multilevel"/>
    <w:tmpl w:val="F3C0C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7561F3"/>
    <w:multiLevelType w:val="multilevel"/>
    <w:tmpl w:val="E0FCB4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C74A99"/>
    <w:multiLevelType w:val="multilevel"/>
    <w:tmpl w:val="37B6A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457C58"/>
    <w:multiLevelType w:val="multilevel"/>
    <w:tmpl w:val="1298D3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35997785">
    <w:abstractNumId w:val="22"/>
  </w:num>
  <w:num w:numId="2" w16cid:durableId="1191606357">
    <w:abstractNumId w:val="2"/>
  </w:num>
  <w:num w:numId="3" w16cid:durableId="455952690">
    <w:abstractNumId w:val="38"/>
  </w:num>
  <w:num w:numId="4" w16cid:durableId="708531479">
    <w:abstractNumId w:val="40"/>
  </w:num>
  <w:num w:numId="5" w16cid:durableId="702751577">
    <w:abstractNumId w:val="11"/>
  </w:num>
  <w:num w:numId="6" w16cid:durableId="2097748712">
    <w:abstractNumId w:val="36"/>
  </w:num>
  <w:num w:numId="7" w16cid:durableId="386993857">
    <w:abstractNumId w:val="20"/>
  </w:num>
  <w:num w:numId="8" w16cid:durableId="1981568177">
    <w:abstractNumId w:val="37"/>
  </w:num>
  <w:num w:numId="9" w16cid:durableId="761292546">
    <w:abstractNumId w:val="32"/>
  </w:num>
  <w:num w:numId="10" w16cid:durableId="1241479237">
    <w:abstractNumId w:val="14"/>
  </w:num>
  <w:num w:numId="11" w16cid:durableId="1430082815">
    <w:abstractNumId w:val="5"/>
  </w:num>
  <w:num w:numId="12" w16cid:durableId="1559902303">
    <w:abstractNumId w:val="15"/>
  </w:num>
  <w:num w:numId="13" w16cid:durableId="1413894135">
    <w:abstractNumId w:val="39"/>
  </w:num>
  <w:num w:numId="14" w16cid:durableId="463274071">
    <w:abstractNumId w:val="26"/>
  </w:num>
  <w:num w:numId="15" w16cid:durableId="72944899">
    <w:abstractNumId w:val="41"/>
  </w:num>
  <w:num w:numId="16" w16cid:durableId="1392315344">
    <w:abstractNumId w:val="19"/>
  </w:num>
  <w:num w:numId="17" w16cid:durableId="1746761947">
    <w:abstractNumId w:val="21"/>
  </w:num>
  <w:num w:numId="18" w16cid:durableId="2099596970">
    <w:abstractNumId w:val="6"/>
  </w:num>
  <w:num w:numId="19" w16cid:durableId="1923445934">
    <w:abstractNumId w:val="9"/>
  </w:num>
  <w:num w:numId="20" w16cid:durableId="1870601046">
    <w:abstractNumId w:val="3"/>
  </w:num>
  <w:num w:numId="21" w16cid:durableId="2039307430">
    <w:abstractNumId w:val="17"/>
  </w:num>
  <w:num w:numId="22" w16cid:durableId="2117866913">
    <w:abstractNumId w:val="1"/>
  </w:num>
  <w:num w:numId="23" w16cid:durableId="1577279034">
    <w:abstractNumId w:val="2"/>
  </w:num>
  <w:num w:numId="24" w16cid:durableId="2066102554">
    <w:abstractNumId w:val="24"/>
  </w:num>
  <w:num w:numId="25" w16cid:durableId="204145864">
    <w:abstractNumId w:val="4"/>
  </w:num>
  <w:num w:numId="26" w16cid:durableId="561060420">
    <w:abstractNumId w:val="29"/>
  </w:num>
  <w:num w:numId="27" w16cid:durableId="1062215856">
    <w:abstractNumId w:val="16"/>
  </w:num>
  <w:num w:numId="28" w16cid:durableId="320693247">
    <w:abstractNumId w:val="23"/>
  </w:num>
  <w:num w:numId="29" w16cid:durableId="885222119">
    <w:abstractNumId w:val="2"/>
    <w:lvlOverride w:ilvl="0">
      <w:lvl w:ilvl="0">
        <w:start w:val="1"/>
        <w:numFmt w:val="decimal"/>
        <w:pStyle w:val="berschrift1"/>
        <w:lvlText w:val="%1"/>
        <w:lvlJc w:val="left"/>
        <w:pPr>
          <w:ind w:left="432" w:hanging="432"/>
        </w:pPr>
      </w:lvl>
    </w:lvlOverride>
  </w:num>
  <w:num w:numId="30" w16cid:durableId="978807453">
    <w:abstractNumId w:val="18"/>
  </w:num>
  <w:num w:numId="31" w16cid:durableId="285623548">
    <w:abstractNumId w:val="25"/>
  </w:num>
  <w:num w:numId="32" w16cid:durableId="1151869150">
    <w:abstractNumId w:val="12"/>
  </w:num>
  <w:num w:numId="33" w16cid:durableId="316109427">
    <w:abstractNumId w:val="7"/>
  </w:num>
  <w:num w:numId="34" w16cid:durableId="1299216649">
    <w:abstractNumId w:val="0"/>
  </w:num>
  <w:num w:numId="35" w16cid:durableId="1992903142">
    <w:abstractNumId w:val="13"/>
  </w:num>
  <w:num w:numId="36" w16cid:durableId="2514649">
    <w:abstractNumId w:val="35"/>
  </w:num>
  <w:num w:numId="37" w16cid:durableId="1216358674">
    <w:abstractNumId w:val="30"/>
  </w:num>
  <w:num w:numId="38" w16cid:durableId="1395665195">
    <w:abstractNumId w:val="10"/>
  </w:num>
  <w:num w:numId="39" w16cid:durableId="1090930411">
    <w:abstractNumId w:val="33"/>
  </w:num>
  <w:num w:numId="40" w16cid:durableId="515267619">
    <w:abstractNumId w:val="34"/>
  </w:num>
  <w:num w:numId="41" w16cid:durableId="871724776">
    <w:abstractNumId w:val="8"/>
  </w:num>
  <w:num w:numId="42" w16cid:durableId="1373076503">
    <w:abstractNumId w:val="31"/>
  </w:num>
  <w:num w:numId="43" w16cid:durableId="123743053">
    <w:abstractNumId w:val="28"/>
  </w:num>
  <w:num w:numId="44" w16cid:durableId="148604288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021"/>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CBE"/>
    <w:rsid w:val="00000DA6"/>
    <w:rsid w:val="000013E9"/>
    <w:rsid w:val="00002B9F"/>
    <w:rsid w:val="0000487E"/>
    <w:rsid w:val="00011356"/>
    <w:rsid w:val="0001388E"/>
    <w:rsid w:val="0001461C"/>
    <w:rsid w:val="00015F2F"/>
    <w:rsid w:val="00016002"/>
    <w:rsid w:val="000163C0"/>
    <w:rsid w:val="000200FC"/>
    <w:rsid w:val="00021405"/>
    <w:rsid w:val="000227F9"/>
    <w:rsid w:val="00024676"/>
    <w:rsid w:val="000256E7"/>
    <w:rsid w:val="00025B02"/>
    <w:rsid w:val="00025C00"/>
    <w:rsid w:val="000261C0"/>
    <w:rsid w:val="0002665C"/>
    <w:rsid w:val="00026E45"/>
    <w:rsid w:val="00027145"/>
    <w:rsid w:val="0002725E"/>
    <w:rsid w:val="00031085"/>
    <w:rsid w:val="00031D7C"/>
    <w:rsid w:val="0003421C"/>
    <w:rsid w:val="0003487C"/>
    <w:rsid w:val="00034A28"/>
    <w:rsid w:val="00035D8F"/>
    <w:rsid w:val="00042179"/>
    <w:rsid w:val="000455C5"/>
    <w:rsid w:val="00046364"/>
    <w:rsid w:val="00050C03"/>
    <w:rsid w:val="000531FC"/>
    <w:rsid w:val="00053345"/>
    <w:rsid w:val="000535DB"/>
    <w:rsid w:val="00053B45"/>
    <w:rsid w:val="00056401"/>
    <w:rsid w:val="00060908"/>
    <w:rsid w:val="00061735"/>
    <w:rsid w:val="0006319B"/>
    <w:rsid w:val="00064966"/>
    <w:rsid w:val="00065938"/>
    <w:rsid w:val="000666C0"/>
    <w:rsid w:val="00067DD0"/>
    <w:rsid w:val="000710F9"/>
    <w:rsid w:val="000713E4"/>
    <w:rsid w:val="000716BD"/>
    <w:rsid w:val="00072550"/>
    <w:rsid w:val="00072B1B"/>
    <w:rsid w:val="00076105"/>
    <w:rsid w:val="00076564"/>
    <w:rsid w:val="00081305"/>
    <w:rsid w:val="00081705"/>
    <w:rsid w:val="0008672F"/>
    <w:rsid w:val="00086BA7"/>
    <w:rsid w:val="000874FC"/>
    <w:rsid w:val="00087E5C"/>
    <w:rsid w:val="0009176A"/>
    <w:rsid w:val="00093BCB"/>
    <w:rsid w:val="000951B1"/>
    <w:rsid w:val="00095262"/>
    <w:rsid w:val="00095EC8"/>
    <w:rsid w:val="00096984"/>
    <w:rsid w:val="000A1135"/>
    <w:rsid w:val="000A1911"/>
    <w:rsid w:val="000A1BA2"/>
    <w:rsid w:val="000A249A"/>
    <w:rsid w:val="000A2C1F"/>
    <w:rsid w:val="000A3CE9"/>
    <w:rsid w:val="000A5DC6"/>
    <w:rsid w:val="000B1569"/>
    <w:rsid w:val="000B29CD"/>
    <w:rsid w:val="000B2BED"/>
    <w:rsid w:val="000B4689"/>
    <w:rsid w:val="000B5B2C"/>
    <w:rsid w:val="000B6EF9"/>
    <w:rsid w:val="000C0307"/>
    <w:rsid w:val="000C067C"/>
    <w:rsid w:val="000C31FD"/>
    <w:rsid w:val="000C6498"/>
    <w:rsid w:val="000C7181"/>
    <w:rsid w:val="000C77A8"/>
    <w:rsid w:val="000D0B0A"/>
    <w:rsid w:val="000D114E"/>
    <w:rsid w:val="000D141F"/>
    <w:rsid w:val="000D1C2C"/>
    <w:rsid w:val="000D340D"/>
    <w:rsid w:val="000D39EA"/>
    <w:rsid w:val="000D57DE"/>
    <w:rsid w:val="000D5AA3"/>
    <w:rsid w:val="000D715C"/>
    <w:rsid w:val="000E00F0"/>
    <w:rsid w:val="000E0A40"/>
    <w:rsid w:val="000E12D0"/>
    <w:rsid w:val="000E35DF"/>
    <w:rsid w:val="000E5337"/>
    <w:rsid w:val="000E584A"/>
    <w:rsid w:val="000F1BE2"/>
    <w:rsid w:val="000F2491"/>
    <w:rsid w:val="000F3748"/>
    <w:rsid w:val="000F6329"/>
    <w:rsid w:val="00105C62"/>
    <w:rsid w:val="00107306"/>
    <w:rsid w:val="00114E08"/>
    <w:rsid w:val="00115EC2"/>
    <w:rsid w:val="0011631D"/>
    <w:rsid w:val="00117111"/>
    <w:rsid w:val="00120183"/>
    <w:rsid w:val="00120615"/>
    <w:rsid w:val="001239EB"/>
    <w:rsid w:val="00125A7F"/>
    <w:rsid w:val="00125F12"/>
    <w:rsid w:val="00126021"/>
    <w:rsid w:val="00126305"/>
    <w:rsid w:val="00130E25"/>
    <w:rsid w:val="00131C46"/>
    <w:rsid w:val="00132794"/>
    <w:rsid w:val="001337CF"/>
    <w:rsid w:val="0013485A"/>
    <w:rsid w:val="00136E75"/>
    <w:rsid w:val="001415D9"/>
    <w:rsid w:val="00141D2D"/>
    <w:rsid w:val="0014200F"/>
    <w:rsid w:val="0014219C"/>
    <w:rsid w:val="0014322F"/>
    <w:rsid w:val="001441B4"/>
    <w:rsid w:val="00150090"/>
    <w:rsid w:val="001500C3"/>
    <w:rsid w:val="00150F48"/>
    <w:rsid w:val="00161E3A"/>
    <w:rsid w:val="00162E1B"/>
    <w:rsid w:val="00163209"/>
    <w:rsid w:val="001642C0"/>
    <w:rsid w:val="00164EEB"/>
    <w:rsid w:val="00167117"/>
    <w:rsid w:val="00167CBC"/>
    <w:rsid w:val="00171005"/>
    <w:rsid w:val="001720DA"/>
    <w:rsid w:val="00180EE4"/>
    <w:rsid w:val="00180F89"/>
    <w:rsid w:val="00180F9B"/>
    <w:rsid w:val="001831B5"/>
    <w:rsid w:val="001870C8"/>
    <w:rsid w:val="00190C47"/>
    <w:rsid w:val="001923A1"/>
    <w:rsid w:val="00192E5F"/>
    <w:rsid w:val="00197E2A"/>
    <w:rsid w:val="001A168E"/>
    <w:rsid w:val="001A47AC"/>
    <w:rsid w:val="001A57C4"/>
    <w:rsid w:val="001A65CF"/>
    <w:rsid w:val="001B1507"/>
    <w:rsid w:val="001B1FE1"/>
    <w:rsid w:val="001B46E6"/>
    <w:rsid w:val="001B4AF2"/>
    <w:rsid w:val="001B5B0D"/>
    <w:rsid w:val="001B6BC0"/>
    <w:rsid w:val="001C10AB"/>
    <w:rsid w:val="001C18AE"/>
    <w:rsid w:val="001C1A67"/>
    <w:rsid w:val="001C222E"/>
    <w:rsid w:val="001C332A"/>
    <w:rsid w:val="001C7989"/>
    <w:rsid w:val="001D008E"/>
    <w:rsid w:val="001D0857"/>
    <w:rsid w:val="001D2C59"/>
    <w:rsid w:val="001D3DC3"/>
    <w:rsid w:val="001D56EC"/>
    <w:rsid w:val="001E06DB"/>
    <w:rsid w:val="001F0AA6"/>
    <w:rsid w:val="001F0F48"/>
    <w:rsid w:val="001F259E"/>
    <w:rsid w:val="001F60BE"/>
    <w:rsid w:val="002000F8"/>
    <w:rsid w:val="00201D7E"/>
    <w:rsid w:val="00205589"/>
    <w:rsid w:val="00205F77"/>
    <w:rsid w:val="00213151"/>
    <w:rsid w:val="00213AC3"/>
    <w:rsid w:val="00215758"/>
    <w:rsid w:val="00215D76"/>
    <w:rsid w:val="00216C07"/>
    <w:rsid w:val="00220E1D"/>
    <w:rsid w:val="0022198F"/>
    <w:rsid w:val="002233A0"/>
    <w:rsid w:val="00224255"/>
    <w:rsid w:val="002244EC"/>
    <w:rsid w:val="00225566"/>
    <w:rsid w:val="0023324D"/>
    <w:rsid w:val="00235D55"/>
    <w:rsid w:val="002368AF"/>
    <w:rsid w:val="00236CA9"/>
    <w:rsid w:val="002374BB"/>
    <w:rsid w:val="00241F1B"/>
    <w:rsid w:val="002432CA"/>
    <w:rsid w:val="00243301"/>
    <w:rsid w:val="00243BFA"/>
    <w:rsid w:val="00243C3E"/>
    <w:rsid w:val="00243FF9"/>
    <w:rsid w:val="00244B7C"/>
    <w:rsid w:val="00245CD2"/>
    <w:rsid w:val="0024772B"/>
    <w:rsid w:val="00251504"/>
    <w:rsid w:val="00263BD7"/>
    <w:rsid w:val="002654E5"/>
    <w:rsid w:val="002662CE"/>
    <w:rsid w:val="002674FA"/>
    <w:rsid w:val="002677E4"/>
    <w:rsid w:val="002706E4"/>
    <w:rsid w:val="00270DC6"/>
    <w:rsid w:val="00273AC4"/>
    <w:rsid w:val="00273E1C"/>
    <w:rsid w:val="00276A52"/>
    <w:rsid w:val="0028116D"/>
    <w:rsid w:val="00281322"/>
    <w:rsid w:val="002814F7"/>
    <w:rsid w:val="00281722"/>
    <w:rsid w:val="00283436"/>
    <w:rsid w:val="00285682"/>
    <w:rsid w:val="00285DBC"/>
    <w:rsid w:val="002901F8"/>
    <w:rsid w:val="00290223"/>
    <w:rsid w:val="002911D6"/>
    <w:rsid w:val="0029157F"/>
    <w:rsid w:val="0029466B"/>
    <w:rsid w:val="0029732B"/>
    <w:rsid w:val="002A0492"/>
    <w:rsid w:val="002A0CEA"/>
    <w:rsid w:val="002A25E4"/>
    <w:rsid w:val="002A4E4F"/>
    <w:rsid w:val="002A62F5"/>
    <w:rsid w:val="002A6B02"/>
    <w:rsid w:val="002B023E"/>
    <w:rsid w:val="002B0A2A"/>
    <w:rsid w:val="002B22D5"/>
    <w:rsid w:val="002B5825"/>
    <w:rsid w:val="002B69C4"/>
    <w:rsid w:val="002B6B1B"/>
    <w:rsid w:val="002C1EF9"/>
    <w:rsid w:val="002C4BCF"/>
    <w:rsid w:val="002C4E49"/>
    <w:rsid w:val="002C53E5"/>
    <w:rsid w:val="002C5DA8"/>
    <w:rsid w:val="002C64D5"/>
    <w:rsid w:val="002C7368"/>
    <w:rsid w:val="002C76E1"/>
    <w:rsid w:val="002D01B3"/>
    <w:rsid w:val="002D03A5"/>
    <w:rsid w:val="002D04C9"/>
    <w:rsid w:val="002D31AC"/>
    <w:rsid w:val="002D39A1"/>
    <w:rsid w:val="002D7F07"/>
    <w:rsid w:val="002E49F5"/>
    <w:rsid w:val="002E4B98"/>
    <w:rsid w:val="002F0414"/>
    <w:rsid w:val="002F0EC5"/>
    <w:rsid w:val="002F1981"/>
    <w:rsid w:val="002F3567"/>
    <w:rsid w:val="002F6A89"/>
    <w:rsid w:val="00301C57"/>
    <w:rsid w:val="00301C6D"/>
    <w:rsid w:val="003036A0"/>
    <w:rsid w:val="00304039"/>
    <w:rsid w:val="00304CE1"/>
    <w:rsid w:val="003056B9"/>
    <w:rsid w:val="00310162"/>
    <w:rsid w:val="00310CA7"/>
    <w:rsid w:val="0031372F"/>
    <w:rsid w:val="003142FC"/>
    <w:rsid w:val="0031437A"/>
    <w:rsid w:val="00316423"/>
    <w:rsid w:val="00322108"/>
    <w:rsid w:val="00324960"/>
    <w:rsid w:val="00325A6F"/>
    <w:rsid w:val="0032752D"/>
    <w:rsid w:val="0032781B"/>
    <w:rsid w:val="00330F20"/>
    <w:rsid w:val="00332EE9"/>
    <w:rsid w:val="003336C6"/>
    <w:rsid w:val="003336E8"/>
    <w:rsid w:val="003349D6"/>
    <w:rsid w:val="003373C9"/>
    <w:rsid w:val="003374B5"/>
    <w:rsid w:val="003401A9"/>
    <w:rsid w:val="00342F24"/>
    <w:rsid w:val="003460DF"/>
    <w:rsid w:val="003469F6"/>
    <w:rsid w:val="00353003"/>
    <w:rsid w:val="00354B3E"/>
    <w:rsid w:val="00355876"/>
    <w:rsid w:val="00355FE7"/>
    <w:rsid w:val="00366381"/>
    <w:rsid w:val="003704A0"/>
    <w:rsid w:val="00372B59"/>
    <w:rsid w:val="00372B70"/>
    <w:rsid w:val="00372E85"/>
    <w:rsid w:val="00375294"/>
    <w:rsid w:val="0037536B"/>
    <w:rsid w:val="0037694F"/>
    <w:rsid w:val="00377349"/>
    <w:rsid w:val="00381078"/>
    <w:rsid w:val="0038256A"/>
    <w:rsid w:val="0039093B"/>
    <w:rsid w:val="00392CA1"/>
    <w:rsid w:val="0039521B"/>
    <w:rsid w:val="003954CE"/>
    <w:rsid w:val="00396FA7"/>
    <w:rsid w:val="003A0C2D"/>
    <w:rsid w:val="003A2154"/>
    <w:rsid w:val="003A5D5D"/>
    <w:rsid w:val="003A77ED"/>
    <w:rsid w:val="003B3014"/>
    <w:rsid w:val="003B35F8"/>
    <w:rsid w:val="003B366E"/>
    <w:rsid w:val="003B3A81"/>
    <w:rsid w:val="003B53CC"/>
    <w:rsid w:val="003B563F"/>
    <w:rsid w:val="003B625F"/>
    <w:rsid w:val="003B63C3"/>
    <w:rsid w:val="003C01BB"/>
    <w:rsid w:val="003C2A0C"/>
    <w:rsid w:val="003C68B7"/>
    <w:rsid w:val="003C785C"/>
    <w:rsid w:val="003D0763"/>
    <w:rsid w:val="003D32E3"/>
    <w:rsid w:val="003D4CFA"/>
    <w:rsid w:val="003E1BD3"/>
    <w:rsid w:val="003E2D03"/>
    <w:rsid w:val="003E4553"/>
    <w:rsid w:val="003E6CB9"/>
    <w:rsid w:val="003E7569"/>
    <w:rsid w:val="003F0B77"/>
    <w:rsid w:val="003F368D"/>
    <w:rsid w:val="003F423D"/>
    <w:rsid w:val="003F43FB"/>
    <w:rsid w:val="003F44DE"/>
    <w:rsid w:val="003F623E"/>
    <w:rsid w:val="003F670F"/>
    <w:rsid w:val="003F7F0D"/>
    <w:rsid w:val="0040036C"/>
    <w:rsid w:val="00401573"/>
    <w:rsid w:val="00406CFE"/>
    <w:rsid w:val="00410A09"/>
    <w:rsid w:val="00411010"/>
    <w:rsid w:val="004123D7"/>
    <w:rsid w:val="004125B8"/>
    <w:rsid w:val="00414554"/>
    <w:rsid w:val="00415EFE"/>
    <w:rsid w:val="00416410"/>
    <w:rsid w:val="0041771A"/>
    <w:rsid w:val="004209B9"/>
    <w:rsid w:val="00422581"/>
    <w:rsid w:val="00424DEA"/>
    <w:rsid w:val="004250A4"/>
    <w:rsid w:val="004262FE"/>
    <w:rsid w:val="00430105"/>
    <w:rsid w:val="00430CB6"/>
    <w:rsid w:val="00431CAD"/>
    <w:rsid w:val="004325A2"/>
    <w:rsid w:val="00433C70"/>
    <w:rsid w:val="00434E91"/>
    <w:rsid w:val="00436FE3"/>
    <w:rsid w:val="00437525"/>
    <w:rsid w:val="00441F88"/>
    <w:rsid w:val="004425AC"/>
    <w:rsid w:val="004438FA"/>
    <w:rsid w:val="004441B4"/>
    <w:rsid w:val="0044712D"/>
    <w:rsid w:val="00447269"/>
    <w:rsid w:val="004529E1"/>
    <w:rsid w:val="00453A7F"/>
    <w:rsid w:val="00453EF7"/>
    <w:rsid w:val="00456751"/>
    <w:rsid w:val="0046080A"/>
    <w:rsid w:val="00461C63"/>
    <w:rsid w:val="00462D28"/>
    <w:rsid w:val="00463C5D"/>
    <w:rsid w:val="0046441D"/>
    <w:rsid w:val="00465D37"/>
    <w:rsid w:val="0046607D"/>
    <w:rsid w:val="00470722"/>
    <w:rsid w:val="00474A3E"/>
    <w:rsid w:val="00474DA7"/>
    <w:rsid w:val="00474ECD"/>
    <w:rsid w:val="0047756C"/>
    <w:rsid w:val="00477B99"/>
    <w:rsid w:val="004834A4"/>
    <w:rsid w:val="0048405C"/>
    <w:rsid w:val="004845D4"/>
    <w:rsid w:val="00484D88"/>
    <w:rsid w:val="00485C24"/>
    <w:rsid w:val="004869A9"/>
    <w:rsid w:val="00486D66"/>
    <w:rsid w:val="00486FCA"/>
    <w:rsid w:val="00490328"/>
    <w:rsid w:val="00492AA9"/>
    <w:rsid w:val="004942D1"/>
    <w:rsid w:val="00494726"/>
    <w:rsid w:val="00495563"/>
    <w:rsid w:val="004A00A3"/>
    <w:rsid w:val="004A09D8"/>
    <w:rsid w:val="004A0BAA"/>
    <w:rsid w:val="004A0CC5"/>
    <w:rsid w:val="004A3FD4"/>
    <w:rsid w:val="004A7117"/>
    <w:rsid w:val="004B47BC"/>
    <w:rsid w:val="004B5864"/>
    <w:rsid w:val="004B664E"/>
    <w:rsid w:val="004B6BDD"/>
    <w:rsid w:val="004B7DC2"/>
    <w:rsid w:val="004C0103"/>
    <w:rsid w:val="004C12D7"/>
    <w:rsid w:val="004C45DF"/>
    <w:rsid w:val="004C70FA"/>
    <w:rsid w:val="004D154E"/>
    <w:rsid w:val="004D2F22"/>
    <w:rsid w:val="004D355E"/>
    <w:rsid w:val="004D3AC4"/>
    <w:rsid w:val="004E026D"/>
    <w:rsid w:val="004E2316"/>
    <w:rsid w:val="004E51CB"/>
    <w:rsid w:val="004E60AF"/>
    <w:rsid w:val="004E63C9"/>
    <w:rsid w:val="004F2B18"/>
    <w:rsid w:val="004F34F3"/>
    <w:rsid w:val="004F3AE9"/>
    <w:rsid w:val="004F3BF3"/>
    <w:rsid w:val="004F5109"/>
    <w:rsid w:val="004F7B85"/>
    <w:rsid w:val="00500968"/>
    <w:rsid w:val="00501D6B"/>
    <w:rsid w:val="0050272D"/>
    <w:rsid w:val="005027E7"/>
    <w:rsid w:val="00502993"/>
    <w:rsid w:val="00503FEF"/>
    <w:rsid w:val="00504063"/>
    <w:rsid w:val="00504A74"/>
    <w:rsid w:val="0050541C"/>
    <w:rsid w:val="00506F29"/>
    <w:rsid w:val="00507D8C"/>
    <w:rsid w:val="005103B0"/>
    <w:rsid w:val="0051286D"/>
    <w:rsid w:val="005137B0"/>
    <w:rsid w:val="005148B7"/>
    <w:rsid w:val="00514CA5"/>
    <w:rsid w:val="005207D2"/>
    <w:rsid w:val="00520D81"/>
    <w:rsid w:val="005230A2"/>
    <w:rsid w:val="005237A8"/>
    <w:rsid w:val="00526FEF"/>
    <w:rsid w:val="00527F64"/>
    <w:rsid w:val="005313E7"/>
    <w:rsid w:val="005335FC"/>
    <w:rsid w:val="00533D16"/>
    <w:rsid w:val="00533D92"/>
    <w:rsid w:val="00537C68"/>
    <w:rsid w:val="0054251B"/>
    <w:rsid w:val="005436B2"/>
    <w:rsid w:val="005451C0"/>
    <w:rsid w:val="00545547"/>
    <w:rsid w:val="00550B2E"/>
    <w:rsid w:val="00551740"/>
    <w:rsid w:val="00554F4F"/>
    <w:rsid w:val="00555ECD"/>
    <w:rsid w:val="00563753"/>
    <w:rsid w:val="00566E33"/>
    <w:rsid w:val="0057006D"/>
    <w:rsid w:val="005711F6"/>
    <w:rsid w:val="00572B2A"/>
    <w:rsid w:val="00573369"/>
    <w:rsid w:val="0058039A"/>
    <w:rsid w:val="005833EA"/>
    <w:rsid w:val="005867D0"/>
    <w:rsid w:val="00586806"/>
    <w:rsid w:val="00586F3F"/>
    <w:rsid w:val="00587412"/>
    <w:rsid w:val="0058747C"/>
    <w:rsid w:val="00587656"/>
    <w:rsid w:val="00591217"/>
    <w:rsid w:val="005918EE"/>
    <w:rsid w:val="0059261B"/>
    <w:rsid w:val="005936F9"/>
    <w:rsid w:val="00593871"/>
    <w:rsid w:val="00595C38"/>
    <w:rsid w:val="00595D2A"/>
    <w:rsid w:val="005968E4"/>
    <w:rsid w:val="005973D9"/>
    <w:rsid w:val="0059757C"/>
    <w:rsid w:val="00597761"/>
    <w:rsid w:val="005A1D54"/>
    <w:rsid w:val="005A21D4"/>
    <w:rsid w:val="005A287F"/>
    <w:rsid w:val="005A332D"/>
    <w:rsid w:val="005A3696"/>
    <w:rsid w:val="005A79C0"/>
    <w:rsid w:val="005B0933"/>
    <w:rsid w:val="005B1E09"/>
    <w:rsid w:val="005B23BC"/>
    <w:rsid w:val="005B27FA"/>
    <w:rsid w:val="005B33C5"/>
    <w:rsid w:val="005B531E"/>
    <w:rsid w:val="005B55BE"/>
    <w:rsid w:val="005B5E1D"/>
    <w:rsid w:val="005B680D"/>
    <w:rsid w:val="005B7F85"/>
    <w:rsid w:val="005C5092"/>
    <w:rsid w:val="005C6E9C"/>
    <w:rsid w:val="005C7316"/>
    <w:rsid w:val="005C73A9"/>
    <w:rsid w:val="005C76DA"/>
    <w:rsid w:val="005C7C1E"/>
    <w:rsid w:val="005D1F3B"/>
    <w:rsid w:val="005D245D"/>
    <w:rsid w:val="005D6DF5"/>
    <w:rsid w:val="005E10C4"/>
    <w:rsid w:val="005E1E39"/>
    <w:rsid w:val="005E4F56"/>
    <w:rsid w:val="005E5A03"/>
    <w:rsid w:val="005E7F9A"/>
    <w:rsid w:val="005F0FBE"/>
    <w:rsid w:val="005F1CDC"/>
    <w:rsid w:val="005F7340"/>
    <w:rsid w:val="005F7428"/>
    <w:rsid w:val="00600140"/>
    <w:rsid w:val="006005E3"/>
    <w:rsid w:val="00602F18"/>
    <w:rsid w:val="00604582"/>
    <w:rsid w:val="00604DDF"/>
    <w:rsid w:val="00606D81"/>
    <w:rsid w:val="00607812"/>
    <w:rsid w:val="006101E6"/>
    <w:rsid w:val="006124B5"/>
    <w:rsid w:val="00612C5A"/>
    <w:rsid w:val="00613325"/>
    <w:rsid w:val="0061354B"/>
    <w:rsid w:val="00614A5A"/>
    <w:rsid w:val="0061656A"/>
    <w:rsid w:val="00620770"/>
    <w:rsid w:val="00621058"/>
    <w:rsid w:val="006215A0"/>
    <w:rsid w:val="00626F0C"/>
    <w:rsid w:val="00627512"/>
    <w:rsid w:val="00631F35"/>
    <w:rsid w:val="006327D0"/>
    <w:rsid w:val="00632879"/>
    <w:rsid w:val="00633FF3"/>
    <w:rsid w:val="0063449E"/>
    <w:rsid w:val="006344C5"/>
    <w:rsid w:val="006355EE"/>
    <w:rsid w:val="0064300A"/>
    <w:rsid w:val="0064380A"/>
    <w:rsid w:val="00643C39"/>
    <w:rsid w:val="006449A9"/>
    <w:rsid w:val="00645118"/>
    <w:rsid w:val="00645781"/>
    <w:rsid w:val="00646ED8"/>
    <w:rsid w:val="00650BB7"/>
    <w:rsid w:val="00652966"/>
    <w:rsid w:val="00652AEF"/>
    <w:rsid w:val="006552FA"/>
    <w:rsid w:val="006553AE"/>
    <w:rsid w:val="00656DB0"/>
    <w:rsid w:val="0065777E"/>
    <w:rsid w:val="006622FC"/>
    <w:rsid w:val="00662E5C"/>
    <w:rsid w:val="00664D6D"/>
    <w:rsid w:val="006657B8"/>
    <w:rsid w:val="00665E70"/>
    <w:rsid w:val="00666CF2"/>
    <w:rsid w:val="00667A8F"/>
    <w:rsid w:val="00667D82"/>
    <w:rsid w:val="00671CF5"/>
    <w:rsid w:val="00674F46"/>
    <w:rsid w:val="006805E7"/>
    <w:rsid w:val="00683B24"/>
    <w:rsid w:val="006847BC"/>
    <w:rsid w:val="00684A0F"/>
    <w:rsid w:val="00690306"/>
    <w:rsid w:val="00692390"/>
    <w:rsid w:val="006944B6"/>
    <w:rsid w:val="00694DC4"/>
    <w:rsid w:val="006978E2"/>
    <w:rsid w:val="00697E2D"/>
    <w:rsid w:val="006A050B"/>
    <w:rsid w:val="006A20D1"/>
    <w:rsid w:val="006A2910"/>
    <w:rsid w:val="006A58E5"/>
    <w:rsid w:val="006A6221"/>
    <w:rsid w:val="006A638A"/>
    <w:rsid w:val="006A6FF5"/>
    <w:rsid w:val="006B0B30"/>
    <w:rsid w:val="006B16EE"/>
    <w:rsid w:val="006B247F"/>
    <w:rsid w:val="006B2892"/>
    <w:rsid w:val="006B2BEC"/>
    <w:rsid w:val="006B3714"/>
    <w:rsid w:val="006B424E"/>
    <w:rsid w:val="006C1490"/>
    <w:rsid w:val="006C1CEF"/>
    <w:rsid w:val="006C5AE6"/>
    <w:rsid w:val="006C6CFD"/>
    <w:rsid w:val="006C6D02"/>
    <w:rsid w:val="006C796B"/>
    <w:rsid w:val="006D24EE"/>
    <w:rsid w:val="006D25AD"/>
    <w:rsid w:val="006D727A"/>
    <w:rsid w:val="006D7C26"/>
    <w:rsid w:val="006D7F23"/>
    <w:rsid w:val="006E17A0"/>
    <w:rsid w:val="006E1B46"/>
    <w:rsid w:val="006E5F5E"/>
    <w:rsid w:val="006E6423"/>
    <w:rsid w:val="006E6757"/>
    <w:rsid w:val="006E6C48"/>
    <w:rsid w:val="006E7C8D"/>
    <w:rsid w:val="006F1E3E"/>
    <w:rsid w:val="006F3B7F"/>
    <w:rsid w:val="006F6B47"/>
    <w:rsid w:val="006F6BBA"/>
    <w:rsid w:val="006F79BF"/>
    <w:rsid w:val="007012BD"/>
    <w:rsid w:val="007024AC"/>
    <w:rsid w:val="0070410E"/>
    <w:rsid w:val="00706907"/>
    <w:rsid w:val="00710281"/>
    <w:rsid w:val="00723661"/>
    <w:rsid w:val="0072438F"/>
    <w:rsid w:val="00724F9A"/>
    <w:rsid w:val="00726FC0"/>
    <w:rsid w:val="0073084A"/>
    <w:rsid w:val="00736A24"/>
    <w:rsid w:val="00737A95"/>
    <w:rsid w:val="00737CEE"/>
    <w:rsid w:val="007422CE"/>
    <w:rsid w:val="007424A7"/>
    <w:rsid w:val="00744A7B"/>
    <w:rsid w:val="007466E9"/>
    <w:rsid w:val="007473EB"/>
    <w:rsid w:val="00752950"/>
    <w:rsid w:val="00755052"/>
    <w:rsid w:val="0075549C"/>
    <w:rsid w:val="00760EA7"/>
    <w:rsid w:val="00763FFB"/>
    <w:rsid w:val="007655AD"/>
    <w:rsid w:val="00767388"/>
    <w:rsid w:val="00774A92"/>
    <w:rsid w:val="00777D3B"/>
    <w:rsid w:val="007821FD"/>
    <w:rsid w:val="007838FC"/>
    <w:rsid w:val="00784946"/>
    <w:rsid w:val="00784E6F"/>
    <w:rsid w:val="00787888"/>
    <w:rsid w:val="007904BD"/>
    <w:rsid w:val="00793C3D"/>
    <w:rsid w:val="007A0022"/>
    <w:rsid w:val="007A1D74"/>
    <w:rsid w:val="007A607D"/>
    <w:rsid w:val="007A6FDE"/>
    <w:rsid w:val="007A775F"/>
    <w:rsid w:val="007B0176"/>
    <w:rsid w:val="007B1FBE"/>
    <w:rsid w:val="007B26A7"/>
    <w:rsid w:val="007B2FC5"/>
    <w:rsid w:val="007B5A85"/>
    <w:rsid w:val="007B5E66"/>
    <w:rsid w:val="007B750B"/>
    <w:rsid w:val="007B7A25"/>
    <w:rsid w:val="007C2050"/>
    <w:rsid w:val="007C262E"/>
    <w:rsid w:val="007C3453"/>
    <w:rsid w:val="007C5173"/>
    <w:rsid w:val="007C5A63"/>
    <w:rsid w:val="007C7BD3"/>
    <w:rsid w:val="007D0170"/>
    <w:rsid w:val="007D177A"/>
    <w:rsid w:val="007D1F8E"/>
    <w:rsid w:val="007D322F"/>
    <w:rsid w:val="007D64E0"/>
    <w:rsid w:val="007D77F7"/>
    <w:rsid w:val="007E1399"/>
    <w:rsid w:val="007E2BFF"/>
    <w:rsid w:val="007E53F6"/>
    <w:rsid w:val="007E5A81"/>
    <w:rsid w:val="007F056F"/>
    <w:rsid w:val="007F25F2"/>
    <w:rsid w:val="007F3496"/>
    <w:rsid w:val="007F4C18"/>
    <w:rsid w:val="007F525D"/>
    <w:rsid w:val="007F65C2"/>
    <w:rsid w:val="007F65CE"/>
    <w:rsid w:val="007F778C"/>
    <w:rsid w:val="00801E13"/>
    <w:rsid w:val="00802557"/>
    <w:rsid w:val="00803CD3"/>
    <w:rsid w:val="008053DD"/>
    <w:rsid w:val="008112AC"/>
    <w:rsid w:val="00811B51"/>
    <w:rsid w:val="0081206B"/>
    <w:rsid w:val="008127F2"/>
    <w:rsid w:val="00812D8D"/>
    <w:rsid w:val="0081388A"/>
    <w:rsid w:val="0081419A"/>
    <w:rsid w:val="008159E8"/>
    <w:rsid w:val="008163D1"/>
    <w:rsid w:val="0081643E"/>
    <w:rsid w:val="00817ECF"/>
    <w:rsid w:val="00820CBF"/>
    <w:rsid w:val="00821AA3"/>
    <w:rsid w:val="00821D7A"/>
    <w:rsid w:val="00823AA8"/>
    <w:rsid w:val="00824C9C"/>
    <w:rsid w:val="008254BF"/>
    <w:rsid w:val="00831EDD"/>
    <w:rsid w:val="00832178"/>
    <w:rsid w:val="00835131"/>
    <w:rsid w:val="00835BAF"/>
    <w:rsid w:val="00836AFA"/>
    <w:rsid w:val="0084140D"/>
    <w:rsid w:val="008434AB"/>
    <w:rsid w:val="00844638"/>
    <w:rsid w:val="008446CA"/>
    <w:rsid w:val="0084491F"/>
    <w:rsid w:val="0084722D"/>
    <w:rsid w:val="00850149"/>
    <w:rsid w:val="008516C6"/>
    <w:rsid w:val="00851F15"/>
    <w:rsid w:val="00853366"/>
    <w:rsid w:val="00856131"/>
    <w:rsid w:val="00856ACE"/>
    <w:rsid w:val="00856D85"/>
    <w:rsid w:val="0086002B"/>
    <w:rsid w:val="008601FB"/>
    <w:rsid w:val="00862E16"/>
    <w:rsid w:val="00863F48"/>
    <w:rsid w:val="0086540A"/>
    <w:rsid w:val="00867FDD"/>
    <w:rsid w:val="00870EF4"/>
    <w:rsid w:val="00871CBA"/>
    <w:rsid w:val="0087304D"/>
    <w:rsid w:val="0087340F"/>
    <w:rsid w:val="00893801"/>
    <w:rsid w:val="0089520B"/>
    <w:rsid w:val="008968C7"/>
    <w:rsid w:val="00896C63"/>
    <w:rsid w:val="00897323"/>
    <w:rsid w:val="008A07C6"/>
    <w:rsid w:val="008A1F2A"/>
    <w:rsid w:val="008A2DE8"/>
    <w:rsid w:val="008A6E11"/>
    <w:rsid w:val="008A7223"/>
    <w:rsid w:val="008B18DD"/>
    <w:rsid w:val="008B2136"/>
    <w:rsid w:val="008B450C"/>
    <w:rsid w:val="008B476F"/>
    <w:rsid w:val="008B4DF7"/>
    <w:rsid w:val="008B54B2"/>
    <w:rsid w:val="008B7191"/>
    <w:rsid w:val="008B734D"/>
    <w:rsid w:val="008B739F"/>
    <w:rsid w:val="008B748B"/>
    <w:rsid w:val="008C0B86"/>
    <w:rsid w:val="008C16B7"/>
    <w:rsid w:val="008C486C"/>
    <w:rsid w:val="008C4890"/>
    <w:rsid w:val="008C7AB1"/>
    <w:rsid w:val="008D119E"/>
    <w:rsid w:val="008D669C"/>
    <w:rsid w:val="008D78DF"/>
    <w:rsid w:val="008E0CA7"/>
    <w:rsid w:val="008E16CE"/>
    <w:rsid w:val="008E1C01"/>
    <w:rsid w:val="008E1CE3"/>
    <w:rsid w:val="008E2BBF"/>
    <w:rsid w:val="008E2F22"/>
    <w:rsid w:val="008E3451"/>
    <w:rsid w:val="008E616F"/>
    <w:rsid w:val="008E6668"/>
    <w:rsid w:val="008E6852"/>
    <w:rsid w:val="008E740C"/>
    <w:rsid w:val="008E7993"/>
    <w:rsid w:val="008F2488"/>
    <w:rsid w:val="008F47DA"/>
    <w:rsid w:val="008F5113"/>
    <w:rsid w:val="008F55E1"/>
    <w:rsid w:val="008F6522"/>
    <w:rsid w:val="00906577"/>
    <w:rsid w:val="00910427"/>
    <w:rsid w:val="00910495"/>
    <w:rsid w:val="00913E2D"/>
    <w:rsid w:val="0091647A"/>
    <w:rsid w:val="009165CC"/>
    <w:rsid w:val="00921048"/>
    <w:rsid w:val="00921735"/>
    <w:rsid w:val="009223A0"/>
    <w:rsid w:val="00922CEE"/>
    <w:rsid w:val="00926CE1"/>
    <w:rsid w:val="00932C90"/>
    <w:rsid w:val="00932E10"/>
    <w:rsid w:val="00943EAA"/>
    <w:rsid w:val="00944045"/>
    <w:rsid w:val="00950042"/>
    <w:rsid w:val="009549DB"/>
    <w:rsid w:val="00956D80"/>
    <w:rsid w:val="00960768"/>
    <w:rsid w:val="00962C1F"/>
    <w:rsid w:val="00963314"/>
    <w:rsid w:val="00966E62"/>
    <w:rsid w:val="0097171E"/>
    <w:rsid w:val="00971C23"/>
    <w:rsid w:val="00974BAC"/>
    <w:rsid w:val="00974E11"/>
    <w:rsid w:val="00980CFE"/>
    <w:rsid w:val="009818D3"/>
    <w:rsid w:val="00981A29"/>
    <w:rsid w:val="00982F9B"/>
    <w:rsid w:val="00983E94"/>
    <w:rsid w:val="00984FF8"/>
    <w:rsid w:val="009856CD"/>
    <w:rsid w:val="00986E93"/>
    <w:rsid w:val="009909D1"/>
    <w:rsid w:val="00990B69"/>
    <w:rsid w:val="00992D23"/>
    <w:rsid w:val="0099503E"/>
    <w:rsid w:val="009950A2"/>
    <w:rsid w:val="009963C9"/>
    <w:rsid w:val="009A04BC"/>
    <w:rsid w:val="009A387B"/>
    <w:rsid w:val="009A3E0C"/>
    <w:rsid w:val="009A4556"/>
    <w:rsid w:val="009A59E1"/>
    <w:rsid w:val="009B0E65"/>
    <w:rsid w:val="009B3314"/>
    <w:rsid w:val="009B7825"/>
    <w:rsid w:val="009C05DC"/>
    <w:rsid w:val="009C1E7F"/>
    <w:rsid w:val="009C4472"/>
    <w:rsid w:val="009C45EE"/>
    <w:rsid w:val="009C63E0"/>
    <w:rsid w:val="009C7B25"/>
    <w:rsid w:val="009D0DBD"/>
    <w:rsid w:val="009D1B77"/>
    <w:rsid w:val="009D246A"/>
    <w:rsid w:val="009D3A9E"/>
    <w:rsid w:val="009E08E2"/>
    <w:rsid w:val="009E2023"/>
    <w:rsid w:val="009E5165"/>
    <w:rsid w:val="009E6D4D"/>
    <w:rsid w:val="009E6DFF"/>
    <w:rsid w:val="009E7844"/>
    <w:rsid w:val="009F247B"/>
    <w:rsid w:val="009F4A16"/>
    <w:rsid w:val="009F6434"/>
    <w:rsid w:val="009F743B"/>
    <w:rsid w:val="00A02190"/>
    <w:rsid w:val="00A05FF6"/>
    <w:rsid w:val="00A06955"/>
    <w:rsid w:val="00A073C0"/>
    <w:rsid w:val="00A1114D"/>
    <w:rsid w:val="00A15BF8"/>
    <w:rsid w:val="00A2030B"/>
    <w:rsid w:val="00A20B9E"/>
    <w:rsid w:val="00A24596"/>
    <w:rsid w:val="00A2548B"/>
    <w:rsid w:val="00A27394"/>
    <w:rsid w:val="00A3062D"/>
    <w:rsid w:val="00A3573C"/>
    <w:rsid w:val="00A449A1"/>
    <w:rsid w:val="00A468B4"/>
    <w:rsid w:val="00A47886"/>
    <w:rsid w:val="00A511AE"/>
    <w:rsid w:val="00A51BF0"/>
    <w:rsid w:val="00A521FF"/>
    <w:rsid w:val="00A55EFD"/>
    <w:rsid w:val="00A63276"/>
    <w:rsid w:val="00A661B8"/>
    <w:rsid w:val="00A67694"/>
    <w:rsid w:val="00A6798D"/>
    <w:rsid w:val="00A67ECD"/>
    <w:rsid w:val="00A7127A"/>
    <w:rsid w:val="00A7127D"/>
    <w:rsid w:val="00A71945"/>
    <w:rsid w:val="00A743D7"/>
    <w:rsid w:val="00A76411"/>
    <w:rsid w:val="00A77D45"/>
    <w:rsid w:val="00A803DB"/>
    <w:rsid w:val="00A81D6D"/>
    <w:rsid w:val="00A8388C"/>
    <w:rsid w:val="00A839FB"/>
    <w:rsid w:val="00A9232E"/>
    <w:rsid w:val="00A950F5"/>
    <w:rsid w:val="00AA0C71"/>
    <w:rsid w:val="00AA0F7F"/>
    <w:rsid w:val="00AA6735"/>
    <w:rsid w:val="00AA6C34"/>
    <w:rsid w:val="00AB04D3"/>
    <w:rsid w:val="00AB0F4B"/>
    <w:rsid w:val="00AB22F9"/>
    <w:rsid w:val="00AB3C56"/>
    <w:rsid w:val="00AB40E2"/>
    <w:rsid w:val="00AB4A49"/>
    <w:rsid w:val="00AB5489"/>
    <w:rsid w:val="00AB6B46"/>
    <w:rsid w:val="00AB7D77"/>
    <w:rsid w:val="00AB7DF9"/>
    <w:rsid w:val="00AC1AE9"/>
    <w:rsid w:val="00AC31C1"/>
    <w:rsid w:val="00AC7F53"/>
    <w:rsid w:val="00AD03FC"/>
    <w:rsid w:val="00AD21DF"/>
    <w:rsid w:val="00AD2F50"/>
    <w:rsid w:val="00AD3869"/>
    <w:rsid w:val="00AD7EF4"/>
    <w:rsid w:val="00AE38E5"/>
    <w:rsid w:val="00AE3A6A"/>
    <w:rsid w:val="00AE44DE"/>
    <w:rsid w:val="00AE66F8"/>
    <w:rsid w:val="00AF1F77"/>
    <w:rsid w:val="00AF2209"/>
    <w:rsid w:val="00AF2722"/>
    <w:rsid w:val="00AF2B25"/>
    <w:rsid w:val="00AF2DB4"/>
    <w:rsid w:val="00AF3645"/>
    <w:rsid w:val="00AF447E"/>
    <w:rsid w:val="00AF4685"/>
    <w:rsid w:val="00AF5231"/>
    <w:rsid w:val="00AF71D1"/>
    <w:rsid w:val="00B0165F"/>
    <w:rsid w:val="00B03314"/>
    <w:rsid w:val="00B06B1C"/>
    <w:rsid w:val="00B07A7C"/>
    <w:rsid w:val="00B11B7D"/>
    <w:rsid w:val="00B148BA"/>
    <w:rsid w:val="00B1554F"/>
    <w:rsid w:val="00B20083"/>
    <w:rsid w:val="00B2046A"/>
    <w:rsid w:val="00B22043"/>
    <w:rsid w:val="00B25008"/>
    <w:rsid w:val="00B26CAD"/>
    <w:rsid w:val="00B30305"/>
    <w:rsid w:val="00B30F76"/>
    <w:rsid w:val="00B30FDE"/>
    <w:rsid w:val="00B362B2"/>
    <w:rsid w:val="00B41E7B"/>
    <w:rsid w:val="00B42E90"/>
    <w:rsid w:val="00B457E9"/>
    <w:rsid w:val="00B526A3"/>
    <w:rsid w:val="00B52928"/>
    <w:rsid w:val="00B55474"/>
    <w:rsid w:val="00B615A6"/>
    <w:rsid w:val="00B62B47"/>
    <w:rsid w:val="00B63D24"/>
    <w:rsid w:val="00B65036"/>
    <w:rsid w:val="00B6776B"/>
    <w:rsid w:val="00B67AFF"/>
    <w:rsid w:val="00B7285E"/>
    <w:rsid w:val="00B8046D"/>
    <w:rsid w:val="00B81533"/>
    <w:rsid w:val="00B83484"/>
    <w:rsid w:val="00B84BCA"/>
    <w:rsid w:val="00B864CB"/>
    <w:rsid w:val="00B86F61"/>
    <w:rsid w:val="00B912DE"/>
    <w:rsid w:val="00B92400"/>
    <w:rsid w:val="00B9386F"/>
    <w:rsid w:val="00B94152"/>
    <w:rsid w:val="00B94AC4"/>
    <w:rsid w:val="00B94B70"/>
    <w:rsid w:val="00BA0432"/>
    <w:rsid w:val="00BA1971"/>
    <w:rsid w:val="00BA273A"/>
    <w:rsid w:val="00BA2B6B"/>
    <w:rsid w:val="00BA552E"/>
    <w:rsid w:val="00BA6DF9"/>
    <w:rsid w:val="00BA7D5D"/>
    <w:rsid w:val="00BB01AE"/>
    <w:rsid w:val="00BB2A85"/>
    <w:rsid w:val="00BB3D7D"/>
    <w:rsid w:val="00BC0114"/>
    <w:rsid w:val="00BC2A79"/>
    <w:rsid w:val="00BC41B0"/>
    <w:rsid w:val="00BC473B"/>
    <w:rsid w:val="00BC701B"/>
    <w:rsid w:val="00BC73E2"/>
    <w:rsid w:val="00BD1261"/>
    <w:rsid w:val="00BD3873"/>
    <w:rsid w:val="00BD7E73"/>
    <w:rsid w:val="00BE1716"/>
    <w:rsid w:val="00BE2B51"/>
    <w:rsid w:val="00BE3985"/>
    <w:rsid w:val="00BE6FF4"/>
    <w:rsid w:val="00BE7448"/>
    <w:rsid w:val="00BF03FD"/>
    <w:rsid w:val="00BF1821"/>
    <w:rsid w:val="00BF1BEA"/>
    <w:rsid w:val="00BF1CBE"/>
    <w:rsid w:val="00BF2BE4"/>
    <w:rsid w:val="00BF46D3"/>
    <w:rsid w:val="00BF5BD6"/>
    <w:rsid w:val="00BF689D"/>
    <w:rsid w:val="00BF7AEF"/>
    <w:rsid w:val="00C00AEE"/>
    <w:rsid w:val="00C01AE8"/>
    <w:rsid w:val="00C02F34"/>
    <w:rsid w:val="00C0423A"/>
    <w:rsid w:val="00C0760A"/>
    <w:rsid w:val="00C11DD6"/>
    <w:rsid w:val="00C128C5"/>
    <w:rsid w:val="00C163EB"/>
    <w:rsid w:val="00C172CD"/>
    <w:rsid w:val="00C179F3"/>
    <w:rsid w:val="00C23C39"/>
    <w:rsid w:val="00C2416F"/>
    <w:rsid w:val="00C266DB"/>
    <w:rsid w:val="00C2709A"/>
    <w:rsid w:val="00C306CD"/>
    <w:rsid w:val="00C30EB3"/>
    <w:rsid w:val="00C37C96"/>
    <w:rsid w:val="00C40470"/>
    <w:rsid w:val="00C40F3A"/>
    <w:rsid w:val="00C420B1"/>
    <w:rsid w:val="00C43636"/>
    <w:rsid w:val="00C44BA0"/>
    <w:rsid w:val="00C453C4"/>
    <w:rsid w:val="00C46886"/>
    <w:rsid w:val="00C47892"/>
    <w:rsid w:val="00C508F7"/>
    <w:rsid w:val="00C51405"/>
    <w:rsid w:val="00C52CCF"/>
    <w:rsid w:val="00C53166"/>
    <w:rsid w:val="00C571EC"/>
    <w:rsid w:val="00C57898"/>
    <w:rsid w:val="00C57AA3"/>
    <w:rsid w:val="00C61712"/>
    <w:rsid w:val="00C61AB3"/>
    <w:rsid w:val="00C6263F"/>
    <w:rsid w:val="00C6461F"/>
    <w:rsid w:val="00C6730A"/>
    <w:rsid w:val="00C731E3"/>
    <w:rsid w:val="00C80CB3"/>
    <w:rsid w:val="00C82657"/>
    <w:rsid w:val="00C82679"/>
    <w:rsid w:val="00C84A96"/>
    <w:rsid w:val="00C87B29"/>
    <w:rsid w:val="00C937AB"/>
    <w:rsid w:val="00C940B2"/>
    <w:rsid w:val="00C95E8F"/>
    <w:rsid w:val="00C95F51"/>
    <w:rsid w:val="00C97034"/>
    <w:rsid w:val="00CA3F57"/>
    <w:rsid w:val="00CA49F9"/>
    <w:rsid w:val="00CA5C24"/>
    <w:rsid w:val="00CA6AA1"/>
    <w:rsid w:val="00CA7097"/>
    <w:rsid w:val="00CA74DD"/>
    <w:rsid w:val="00CB1E81"/>
    <w:rsid w:val="00CB3EC7"/>
    <w:rsid w:val="00CB578B"/>
    <w:rsid w:val="00CC1EBE"/>
    <w:rsid w:val="00CC2076"/>
    <w:rsid w:val="00CC2DD4"/>
    <w:rsid w:val="00CC4074"/>
    <w:rsid w:val="00CC4ED4"/>
    <w:rsid w:val="00CC5120"/>
    <w:rsid w:val="00CC63C6"/>
    <w:rsid w:val="00CC6DC9"/>
    <w:rsid w:val="00CC7A17"/>
    <w:rsid w:val="00CD07F1"/>
    <w:rsid w:val="00CD3FFD"/>
    <w:rsid w:val="00CD4DAC"/>
    <w:rsid w:val="00CD58A3"/>
    <w:rsid w:val="00CD5F72"/>
    <w:rsid w:val="00CD6A7D"/>
    <w:rsid w:val="00CD7A99"/>
    <w:rsid w:val="00CD7E67"/>
    <w:rsid w:val="00CE00E9"/>
    <w:rsid w:val="00CE08DE"/>
    <w:rsid w:val="00CE25D7"/>
    <w:rsid w:val="00CE2960"/>
    <w:rsid w:val="00CE3A14"/>
    <w:rsid w:val="00CE53D4"/>
    <w:rsid w:val="00CF06C1"/>
    <w:rsid w:val="00CF2D42"/>
    <w:rsid w:val="00CF2D50"/>
    <w:rsid w:val="00CF410B"/>
    <w:rsid w:val="00CF5CE7"/>
    <w:rsid w:val="00CF6EA7"/>
    <w:rsid w:val="00CF718E"/>
    <w:rsid w:val="00D0042D"/>
    <w:rsid w:val="00D02810"/>
    <w:rsid w:val="00D05D3B"/>
    <w:rsid w:val="00D11AF5"/>
    <w:rsid w:val="00D128A2"/>
    <w:rsid w:val="00D13E02"/>
    <w:rsid w:val="00D14E90"/>
    <w:rsid w:val="00D151E4"/>
    <w:rsid w:val="00D159AA"/>
    <w:rsid w:val="00D16F56"/>
    <w:rsid w:val="00D21CFB"/>
    <w:rsid w:val="00D23291"/>
    <w:rsid w:val="00D24253"/>
    <w:rsid w:val="00D27DEF"/>
    <w:rsid w:val="00D33708"/>
    <w:rsid w:val="00D359BC"/>
    <w:rsid w:val="00D369CC"/>
    <w:rsid w:val="00D43189"/>
    <w:rsid w:val="00D43838"/>
    <w:rsid w:val="00D44D96"/>
    <w:rsid w:val="00D4787A"/>
    <w:rsid w:val="00D50194"/>
    <w:rsid w:val="00D52160"/>
    <w:rsid w:val="00D523FB"/>
    <w:rsid w:val="00D53185"/>
    <w:rsid w:val="00D618FC"/>
    <w:rsid w:val="00D61C6A"/>
    <w:rsid w:val="00D61FF1"/>
    <w:rsid w:val="00D625CD"/>
    <w:rsid w:val="00D629E7"/>
    <w:rsid w:val="00D6386A"/>
    <w:rsid w:val="00D644F7"/>
    <w:rsid w:val="00D64DE2"/>
    <w:rsid w:val="00D66C6B"/>
    <w:rsid w:val="00D703E4"/>
    <w:rsid w:val="00D70519"/>
    <w:rsid w:val="00D73E8A"/>
    <w:rsid w:val="00D807D7"/>
    <w:rsid w:val="00D8095E"/>
    <w:rsid w:val="00D82F44"/>
    <w:rsid w:val="00D87837"/>
    <w:rsid w:val="00D87A0F"/>
    <w:rsid w:val="00D92441"/>
    <w:rsid w:val="00D930BB"/>
    <w:rsid w:val="00D96579"/>
    <w:rsid w:val="00D96B64"/>
    <w:rsid w:val="00D96BF4"/>
    <w:rsid w:val="00D97221"/>
    <w:rsid w:val="00DA1709"/>
    <w:rsid w:val="00DA2578"/>
    <w:rsid w:val="00DB1D64"/>
    <w:rsid w:val="00DB2F64"/>
    <w:rsid w:val="00DB55B8"/>
    <w:rsid w:val="00DB663A"/>
    <w:rsid w:val="00DC19F7"/>
    <w:rsid w:val="00DC1B0C"/>
    <w:rsid w:val="00DC252A"/>
    <w:rsid w:val="00DD187E"/>
    <w:rsid w:val="00DD2418"/>
    <w:rsid w:val="00DD5B7B"/>
    <w:rsid w:val="00DE1167"/>
    <w:rsid w:val="00DE2723"/>
    <w:rsid w:val="00DE2861"/>
    <w:rsid w:val="00DE5095"/>
    <w:rsid w:val="00DE7EEF"/>
    <w:rsid w:val="00DF1C25"/>
    <w:rsid w:val="00DF1D7C"/>
    <w:rsid w:val="00DF23AB"/>
    <w:rsid w:val="00DF2531"/>
    <w:rsid w:val="00DF58EA"/>
    <w:rsid w:val="00E06363"/>
    <w:rsid w:val="00E13186"/>
    <w:rsid w:val="00E13437"/>
    <w:rsid w:val="00E1348D"/>
    <w:rsid w:val="00E13557"/>
    <w:rsid w:val="00E13D45"/>
    <w:rsid w:val="00E14A6E"/>
    <w:rsid w:val="00E155A8"/>
    <w:rsid w:val="00E22D08"/>
    <w:rsid w:val="00E230FE"/>
    <w:rsid w:val="00E2466B"/>
    <w:rsid w:val="00E269B3"/>
    <w:rsid w:val="00E26F66"/>
    <w:rsid w:val="00E27CDB"/>
    <w:rsid w:val="00E300F1"/>
    <w:rsid w:val="00E31803"/>
    <w:rsid w:val="00E326C5"/>
    <w:rsid w:val="00E34FF2"/>
    <w:rsid w:val="00E3527C"/>
    <w:rsid w:val="00E35DA2"/>
    <w:rsid w:val="00E371DE"/>
    <w:rsid w:val="00E40668"/>
    <w:rsid w:val="00E417DB"/>
    <w:rsid w:val="00E43C24"/>
    <w:rsid w:val="00E44EB3"/>
    <w:rsid w:val="00E454F7"/>
    <w:rsid w:val="00E4655A"/>
    <w:rsid w:val="00E47733"/>
    <w:rsid w:val="00E47757"/>
    <w:rsid w:val="00E508A5"/>
    <w:rsid w:val="00E52B3F"/>
    <w:rsid w:val="00E53FFF"/>
    <w:rsid w:val="00E55931"/>
    <w:rsid w:val="00E5610B"/>
    <w:rsid w:val="00E573D2"/>
    <w:rsid w:val="00E57E1E"/>
    <w:rsid w:val="00E57FDB"/>
    <w:rsid w:val="00E61303"/>
    <w:rsid w:val="00E619BC"/>
    <w:rsid w:val="00E624E5"/>
    <w:rsid w:val="00E6394F"/>
    <w:rsid w:val="00E645AE"/>
    <w:rsid w:val="00E65A0D"/>
    <w:rsid w:val="00E65E42"/>
    <w:rsid w:val="00E66B85"/>
    <w:rsid w:val="00E7189C"/>
    <w:rsid w:val="00E72124"/>
    <w:rsid w:val="00E72640"/>
    <w:rsid w:val="00E74F7B"/>
    <w:rsid w:val="00E7722A"/>
    <w:rsid w:val="00E77B18"/>
    <w:rsid w:val="00E82A6C"/>
    <w:rsid w:val="00E83164"/>
    <w:rsid w:val="00E846D1"/>
    <w:rsid w:val="00E87D02"/>
    <w:rsid w:val="00E9096B"/>
    <w:rsid w:val="00E933B0"/>
    <w:rsid w:val="00E95304"/>
    <w:rsid w:val="00E958A6"/>
    <w:rsid w:val="00E969E0"/>
    <w:rsid w:val="00EA0F69"/>
    <w:rsid w:val="00EA1F8B"/>
    <w:rsid w:val="00EA36AE"/>
    <w:rsid w:val="00EA6989"/>
    <w:rsid w:val="00EB0306"/>
    <w:rsid w:val="00EB069A"/>
    <w:rsid w:val="00EB1E48"/>
    <w:rsid w:val="00EB3102"/>
    <w:rsid w:val="00EB6D11"/>
    <w:rsid w:val="00EC3A12"/>
    <w:rsid w:val="00EC3BFA"/>
    <w:rsid w:val="00EC44AC"/>
    <w:rsid w:val="00EC46CA"/>
    <w:rsid w:val="00ED1C29"/>
    <w:rsid w:val="00ED2D46"/>
    <w:rsid w:val="00ED4679"/>
    <w:rsid w:val="00ED59B3"/>
    <w:rsid w:val="00ED5E89"/>
    <w:rsid w:val="00ED5FFD"/>
    <w:rsid w:val="00ED7487"/>
    <w:rsid w:val="00ED7DB6"/>
    <w:rsid w:val="00EE3F9C"/>
    <w:rsid w:val="00EE484A"/>
    <w:rsid w:val="00EE76B9"/>
    <w:rsid w:val="00F00BD3"/>
    <w:rsid w:val="00F01EBB"/>
    <w:rsid w:val="00F02878"/>
    <w:rsid w:val="00F053F1"/>
    <w:rsid w:val="00F05520"/>
    <w:rsid w:val="00F10079"/>
    <w:rsid w:val="00F105D5"/>
    <w:rsid w:val="00F10CFB"/>
    <w:rsid w:val="00F1185B"/>
    <w:rsid w:val="00F118BA"/>
    <w:rsid w:val="00F11A5C"/>
    <w:rsid w:val="00F11ECE"/>
    <w:rsid w:val="00F14E2B"/>
    <w:rsid w:val="00F15180"/>
    <w:rsid w:val="00F1689A"/>
    <w:rsid w:val="00F17EE5"/>
    <w:rsid w:val="00F211A7"/>
    <w:rsid w:val="00F214DA"/>
    <w:rsid w:val="00F234CE"/>
    <w:rsid w:val="00F26D4B"/>
    <w:rsid w:val="00F27047"/>
    <w:rsid w:val="00F2774C"/>
    <w:rsid w:val="00F315BA"/>
    <w:rsid w:val="00F31B0E"/>
    <w:rsid w:val="00F331A9"/>
    <w:rsid w:val="00F355F4"/>
    <w:rsid w:val="00F35BCA"/>
    <w:rsid w:val="00F37FD6"/>
    <w:rsid w:val="00F41658"/>
    <w:rsid w:val="00F419F5"/>
    <w:rsid w:val="00F41B2D"/>
    <w:rsid w:val="00F42BFC"/>
    <w:rsid w:val="00F42F65"/>
    <w:rsid w:val="00F4412C"/>
    <w:rsid w:val="00F473FD"/>
    <w:rsid w:val="00F500B1"/>
    <w:rsid w:val="00F51BE0"/>
    <w:rsid w:val="00F53A35"/>
    <w:rsid w:val="00F54C86"/>
    <w:rsid w:val="00F6309C"/>
    <w:rsid w:val="00F631F4"/>
    <w:rsid w:val="00F64383"/>
    <w:rsid w:val="00F64AF9"/>
    <w:rsid w:val="00F660FF"/>
    <w:rsid w:val="00F66200"/>
    <w:rsid w:val="00F6658B"/>
    <w:rsid w:val="00F67283"/>
    <w:rsid w:val="00F70396"/>
    <w:rsid w:val="00F7543C"/>
    <w:rsid w:val="00F81BDF"/>
    <w:rsid w:val="00F827D8"/>
    <w:rsid w:val="00F84543"/>
    <w:rsid w:val="00F8593B"/>
    <w:rsid w:val="00F86504"/>
    <w:rsid w:val="00F86BBF"/>
    <w:rsid w:val="00F86EAD"/>
    <w:rsid w:val="00F878F4"/>
    <w:rsid w:val="00F87FB7"/>
    <w:rsid w:val="00F92CE9"/>
    <w:rsid w:val="00F9382E"/>
    <w:rsid w:val="00FA0848"/>
    <w:rsid w:val="00FA0F0E"/>
    <w:rsid w:val="00FA3FA0"/>
    <w:rsid w:val="00FA7FE9"/>
    <w:rsid w:val="00FB21EA"/>
    <w:rsid w:val="00FB2246"/>
    <w:rsid w:val="00FB367B"/>
    <w:rsid w:val="00FB412B"/>
    <w:rsid w:val="00FB4FDE"/>
    <w:rsid w:val="00FB7A26"/>
    <w:rsid w:val="00FC1774"/>
    <w:rsid w:val="00FC4EC4"/>
    <w:rsid w:val="00FC5B22"/>
    <w:rsid w:val="00FC5F39"/>
    <w:rsid w:val="00FC73D2"/>
    <w:rsid w:val="00FC74C8"/>
    <w:rsid w:val="00FD3202"/>
    <w:rsid w:val="00FD33BF"/>
    <w:rsid w:val="00FD449B"/>
    <w:rsid w:val="00FD4807"/>
    <w:rsid w:val="00FD5BB6"/>
    <w:rsid w:val="00FD7DE7"/>
    <w:rsid w:val="00FE0864"/>
    <w:rsid w:val="00FE10CB"/>
    <w:rsid w:val="00FE2355"/>
    <w:rsid w:val="00FE25F9"/>
    <w:rsid w:val="00FE4241"/>
    <w:rsid w:val="00FE5D77"/>
    <w:rsid w:val="00FE6A7A"/>
    <w:rsid w:val="00FE7111"/>
    <w:rsid w:val="00FF2C45"/>
    <w:rsid w:val="00FF6949"/>
    <w:rsid w:val="05515ECD"/>
    <w:rsid w:val="0C68F7EF"/>
    <w:rsid w:val="11325E21"/>
    <w:rsid w:val="11D239A0"/>
    <w:rsid w:val="177F3860"/>
    <w:rsid w:val="1798711D"/>
    <w:rsid w:val="1A03BEFA"/>
    <w:rsid w:val="1FBE012C"/>
    <w:rsid w:val="20A8E0E9"/>
    <w:rsid w:val="2129843C"/>
    <w:rsid w:val="2936196F"/>
    <w:rsid w:val="2A495DB3"/>
    <w:rsid w:val="2BA758D0"/>
    <w:rsid w:val="2BBB7C3E"/>
    <w:rsid w:val="2C547A89"/>
    <w:rsid w:val="2D0B0253"/>
    <w:rsid w:val="2D4DEFDB"/>
    <w:rsid w:val="307EA665"/>
    <w:rsid w:val="350CC7D5"/>
    <w:rsid w:val="37927DFF"/>
    <w:rsid w:val="38593770"/>
    <w:rsid w:val="3C67415C"/>
    <w:rsid w:val="3E920C3A"/>
    <w:rsid w:val="406A7D92"/>
    <w:rsid w:val="4EA281F4"/>
    <w:rsid w:val="556FB469"/>
    <w:rsid w:val="58509468"/>
    <w:rsid w:val="593E9A0B"/>
    <w:rsid w:val="5A3A8A81"/>
    <w:rsid w:val="5F5072D4"/>
    <w:rsid w:val="6032946D"/>
    <w:rsid w:val="69588BFE"/>
    <w:rsid w:val="6C06C1F2"/>
    <w:rsid w:val="6D4AE4FA"/>
    <w:rsid w:val="71E7A068"/>
    <w:rsid w:val="75C3DF90"/>
    <w:rsid w:val="76CFD0C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E78808"/>
  <w15:docId w15:val="{53746BCC-D6E6-435B-8AD3-DD8A3C98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18D3"/>
    <w:pPr>
      <w:spacing w:before="60" w:after="60" w:line="276" w:lineRule="auto"/>
    </w:pPr>
    <w:rPr>
      <w:rFonts w:ascii="Open Sans" w:hAnsi="Open Sans" w:cs="Times New Roman (Textkörper CS)"/>
      <w:sz w:val="20"/>
    </w:rPr>
  </w:style>
  <w:style w:type="paragraph" w:styleId="berschrift1">
    <w:name w:val="heading 1"/>
    <w:aliases w:val="Betreffzeile"/>
    <w:basedOn w:val="Standard"/>
    <w:next w:val="Standard"/>
    <w:link w:val="berschrift1Zchn"/>
    <w:qFormat/>
    <w:rsid w:val="003B35F8"/>
    <w:pPr>
      <w:keepNext/>
      <w:keepLines/>
      <w:numPr>
        <w:numId w:val="2"/>
      </w:numPr>
      <w:spacing w:before="240" w:after="120" w:line="259" w:lineRule="auto"/>
      <w:outlineLvl w:val="0"/>
    </w:pPr>
    <w:rPr>
      <w:rFonts w:eastAsiaTheme="majorEastAsia" w:cstheme="majorBidi"/>
      <w:b/>
      <w:color w:val="000000" w:themeColor="text1"/>
      <w:sz w:val="24"/>
      <w:szCs w:val="32"/>
    </w:rPr>
  </w:style>
  <w:style w:type="paragraph" w:styleId="berschrift2">
    <w:name w:val="heading 2"/>
    <w:aliases w:val="Subheadline - Level 2"/>
    <w:basedOn w:val="berschrift1"/>
    <w:next w:val="Standard"/>
    <w:link w:val="berschrift2Zchn"/>
    <w:autoRedefine/>
    <w:unhideWhenUsed/>
    <w:qFormat/>
    <w:rsid w:val="002C4BCF"/>
    <w:pPr>
      <w:numPr>
        <w:ilvl w:val="1"/>
      </w:numPr>
      <w:spacing w:after="60"/>
      <w:ind w:left="578" w:hanging="578"/>
      <w:outlineLvl w:val="1"/>
    </w:pPr>
    <w:rPr>
      <w:rFonts w:cs="Open Sans"/>
      <w:bCs/>
      <w:sz w:val="20"/>
      <w:szCs w:val="20"/>
    </w:rPr>
  </w:style>
  <w:style w:type="paragraph" w:styleId="berschrift3">
    <w:name w:val="heading 3"/>
    <w:aliases w:val="Subheadline - Level 3"/>
    <w:basedOn w:val="Standard"/>
    <w:next w:val="Standard"/>
    <w:link w:val="berschrift3Zchn"/>
    <w:unhideWhenUsed/>
    <w:qFormat/>
    <w:rsid w:val="00161E3A"/>
    <w:pPr>
      <w:keepNext/>
      <w:keepLines/>
      <w:numPr>
        <w:ilvl w:val="2"/>
        <w:numId w:val="2"/>
      </w:numPr>
      <w:spacing w:before="200"/>
      <w:outlineLvl w:val="2"/>
    </w:pPr>
    <w:rPr>
      <w:rFonts w:eastAsiaTheme="majorEastAsia" w:cs="Times New Roman (Überschriften"/>
      <w:b/>
      <w:bCs/>
      <w:color w:val="000000" w:themeColor="text1"/>
    </w:rPr>
  </w:style>
  <w:style w:type="paragraph" w:styleId="berschrift4">
    <w:name w:val="heading 4"/>
    <w:basedOn w:val="Standard"/>
    <w:next w:val="Standard"/>
    <w:link w:val="berschrift4Zchn"/>
    <w:unhideWhenUsed/>
    <w:qFormat/>
    <w:rsid w:val="006622FC"/>
    <w:pPr>
      <w:keepNext/>
      <w:keepLines/>
      <w:numPr>
        <w:ilvl w:val="3"/>
        <w:numId w:val="2"/>
      </w:numPr>
      <w:spacing w:before="40"/>
      <w:outlineLvl w:val="3"/>
    </w:pPr>
    <w:rPr>
      <w:rFonts w:asciiTheme="majorHAnsi" w:eastAsiaTheme="majorEastAsia" w:hAnsiTheme="majorHAnsi" w:cstheme="majorBidi"/>
      <w:i/>
      <w:iCs/>
      <w:color w:val="BD1619" w:themeColor="accent1" w:themeShade="BF"/>
    </w:rPr>
  </w:style>
  <w:style w:type="paragraph" w:styleId="berschrift5">
    <w:name w:val="heading 5"/>
    <w:basedOn w:val="Standard"/>
    <w:next w:val="Standard"/>
    <w:link w:val="berschrift5Zchn"/>
    <w:unhideWhenUsed/>
    <w:qFormat/>
    <w:rsid w:val="006622FC"/>
    <w:pPr>
      <w:keepNext/>
      <w:keepLines/>
      <w:numPr>
        <w:ilvl w:val="4"/>
        <w:numId w:val="2"/>
      </w:numPr>
      <w:spacing w:before="40"/>
      <w:outlineLvl w:val="4"/>
    </w:pPr>
    <w:rPr>
      <w:rFonts w:asciiTheme="majorHAnsi" w:eastAsiaTheme="majorEastAsia" w:hAnsiTheme="majorHAnsi" w:cstheme="majorBidi"/>
      <w:color w:val="BD1619" w:themeColor="accent1" w:themeShade="BF"/>
    </w:rPr>
  </w:style>
  <w:style w:type="paragraph" w:styleId="berschrift6">
    <w:name w:val="heading 6"/>
    <w:basedOn w:val="Standard"/>
    <w:next w:val="Standard"/>
    <w:link w:val="berschrift6Zchn"/>
    <w:semiHidden/>
    <w:unhideWhenUsed/>
    <w:qFormat/>
    <w:rsid w:val="006622FC"/>
    <w:pPr>
      <w:keepNext/>
      <w:keepLines/>
      <w:numPr>
        <w:ilvl w:val="5"/>
        <w:numId w:val="2"/>
      </w:numPr>
      <w:spacing w:before="40"/>
      <w:outlineLvl w:val="5"/>
    </w:pPr>
    <w:rPr>
      <w:rFonts w:asciiTheme="majorHAnsi" w:eastAsiaTheme="majorEastAsia" w:hAnsiTheme="majorHAnsi" w:cstheme="majorBidi"/>
      <w:color w:val="7D0F11" w:themeColor="accent1" w:themeShade="7F"/>
    </w:rPr>
  </w:style>
  <w:style w:type="paragraph" w:styleId="berschrift7">
    <w:name w:val="heading 7"/>
    <w:basedOn w:val="Standard"/>
    <w:next w:val="Standard"/>
    <w:link w:val="berschrift7Zchn"/>
    <w:unhideWhenUsed/>
    <w:qFormat/>
    <w:rsid w:val="006622FC"/>
    <w:pPr>
      <w:keepNext/>
      <w:keepLines/>
      <w:numPr>
        <w:ilvl w:val="6"/>
        <w:numId w:val="2"/>
      </w:numPr>
      <w:spacing w:before="40"/>
      <w:outlineLvl w:val="6"/>
    </w:pPr>
    <w:rPr>
      <w:rFonts w:asciiTheme="majorHAnsi" w:eastAsiaTheme="majorEastAsia" w:hAnsiTheme="majorHAnsi" w:cstheme="majorBidi"/>
      <w:i/>
      <w:iCs/>
      <w:color w:val="7D0F11" w:themeColor="accent1" w:themeShade="7F"/>
    </w:rPr>
  </w:style>
  <w:style w:type="paragraph" w:styleId="berschrift8">
    <w:name w:val="heading 8"/>
    <w:basedOn w:val="Standard"/>
    <w:next w:val="Standard"/>
    <w:link w:val="berschrift8Zchn"/>
    <w:unhideWhenUsed/>
    <w:qFormat/>
    <w:rsid w:val="006622FC"/>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nhideWhenUsed/>
    <w:qFormat/>
    <w:rsid w:val="006622FC"/>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Subheadline - Level 3 Zchn"/>
    <w:basedOn w:val="Absatz-Standardschriftart"/>
    <w:link w:val="berschrift3"/>
    <w:rsid w:val="00161E3A"/>
    <w:rPr>
      <w:rFonts w:ascii="Open Sans" w:eastAsiaTheme="majorEastAsia" w:hAnsi="Open Sans" w:cs="Times New Roman (Überschriften"/>
      <w:b/>
      <w:bCs/>
      <w:color w:val="000000" w:themeColor="text1"/>
      <w:sz w:val="20"/>
    </w:rPr>
  </w:style>
  <w:style w:type="character" w:customStyle="1" w:styleId="berschrift2Zchn">
    <w:name w:val="Überschrift 2 Zchn"/>
    <w:aliases w:val="Subheadline - Level 2 Zchn"/>
    <w:basedOn w:val="Absatz-Standardschriftart"/>
    <w:link w:val="berschrift2"/>
    <w:rsid w:val="002C4BCF"/>
    <w:rPr>
      <w:rFonts w:ascii="Open Sans" w:eastAsiaTheme="majorEastAsia" w:hAnsi="Open Sans" w:cs="Open Sans"/>
      <w:b/>
      <w:bCs/>
      <w:color w:val="000000" w:themeColor="text1"/>
      <w:sz w:val="20"/>
      <w:szCs w:val="20"/>
    </w:rPr>
  </w:style>
  <w:style w:type="table" w:styleId="HelleListe">
    <w:name w:val="Light List"/>
    <w:basedOn w:val="NormaleTabelle"/>
    <w:uiPriority w:val="61"/>
    <w:rsid w:val="00D6386A"/>
    <w:rPr>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NEW-ICAP">
    <w:name w:val="NEW - ICAP"/>
    <w:uiPriority w:val="99"/>
    <w:rsid w:val="004441B4"/>
    <w:pPr>
      <w:numPr>
        <w:numId w:val="2"/>
      </w:numPr>
    </w:pPr>
  </w:style>
  <w:style w:type="character" w:customStyle="1" w:styleId="berschrift1Zchn">
    <w:name w:val="Überschrift 1 Zchn"/>
    <w:aliases w:val="Betreffzeile Zchn"/>
    <w:basedOn w:val="Absatz-Standardschriftart"/>
    <w:link w:val="berschrift1"/>
    <w:rsid w:val="003B35F8"/>
    <w:rPr>
      <w:rFonts w:ascii="Open Sans" w:eastAsiaTheme="majorEastAsia" w:hAnsi="Open Sans" w:cstheme="majorBidi"/>
      <w:b/>
      <w:color w:val="000000" w:themeColor="text1"/>
      <w:szCs w:val="32"/>
    </w:rPr>
  </w:style>
  <w:style w:type="paragraph" w:styleId="Kopfzeile">
    <w:name w:val="header"/>
    <w:basedOn w:val="Standard"/>
    <w:link w:val="KopfzeileZchn"/>
    <w:uiPriority w:val="99"/>
    <w:unhideWhenUsed/>
    <w:rsid w:val="000C31F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C31FD"/>
    <w:rPr>
      <w:rFonts w:ascii="Inter Light" w:hAnsi="Inter Light"/>
      <w:sz w:val="18"/>
    </w:rPr>
  </w:style>
  <w:style w:type="table" w:styleId="Tabellenraster">
    <w:name w:val="Table Grid"/>
    <w:basedOn w:val="NormaleTabelle"/>
    <w:rsid w:val="00205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prechpartner">
    <w:name w:val="Ansprechpartner"/>
    <w:basedOn w:val="Standard"/>
    <w:autoRedefine/>
    <w:uiPriority w:val="99"/>
    <w:rsid w:val="00D11AF5"/>
    <w:pPr>
      <w:autoSpaceDE w:val="0"/>
      <w:autoSpaceDN w:val="0"/>
      <w:adjustRightInd w:val="0"/>
      <w:spacing w:before="4" w:line="260" w:lineRule="atLeast"/>
      <w:textAlignment w:val="center"/>
    </w:pPr>
    <w:rPr>
      <w:rFonts w:ascii="Inter Medium" w:hAnsi="Inter Medium" w:cs="Inter Medium"/>
      <w:color w:val="000000"/>
      <w:sz w:val="12"/>
      <w:szCs w:val="12"/>
    </w:rPr>
  </w:style>
  <w:style w:type="paragraph" w:customStyle="1" w:styleId="Kopfzeile-Absender6pt">
    <w:name w:val="Kopfzeile-Absender 6pt"/>
    <w:basedOn w:val="Standard"/>
    <w:qFormat/>
    <w:rsid w:val="00981A29"/>
    <w:pPr>
      <w:autoSpaceDE w:val="0"/>
      <w:autoSpaceDN w:val="0"/>
      <w:adjustRightInd w:val="0"/>
      <w:spacing w:after="57" w:line="288" w:lineRule="auto"/>
      <w:textAlignment w:val="center"/>
    </w:pPr>
    <w:rPr>
      <w:rFonts w:cs="Calibri"/>
      <w:color w:val="000000"/>
      <w:sz w:val="12"/>
      <w:szCs w:val="12"/>
    </w:rPr>
  </w:style>
  <w:style w:type="character" w:customStyle="1" w:styleId="AngabenAbsender">
    <w:name w:val="Angaben Absender"/>
    <w:uiPriority w:val="99"/>
    <w:qFormat/>
    <w:rsid w:val="00B457E9"/>
    <w:rPr>
      <w:rFonts w:ascii="Calibri" w:hAnsi="Calibri"/>
      <w:b w:val="0"/>
      <w:i w:val="0"/>
      <w:sz w:val="16"/>
      <w:szCs w:val="19"/>
    </w:rPr>
  </w:style>
  <w:style w:type="paragraph" w:customStyle="1" w:styleId="Absender">
    <w:name w:val="Absender"/>
    <w:basedOn w:val="Standard"/>
    <w:uiPriority w:val="99"/>
    <w:rsid w:val="00D11AF5"/>
    <w:pPr>
      <w:autoSpaceDE w:val="0"/>
      <w:autoSpaceDN w:val="0"/>
      <w:adjustRightInd w:val="0"/>
      <w:spacing w:after="57"/>
      <w:textAlignment w:val="center"/>
    </w:pPr>
    <w:rPr>
      <w:rFonts w:ascii="Inter Medium" w:hAnsi="Inter Medium" w:cs="Inter Medium"/>
      <w:color w:val="000000"/>
      <w:sz w:val="12"/>
      <w:szCs w:val="12"/>
    </w:rPr>
  </w:style>
  <w:style w:type="paragraph" w:customStyle="1" w:styleId="Betreff">
    <w:name w:val="Betreff"/>
    <w:basedOn w:val="Standard"/>
    <w:uiPriority w:val="99"/>
    <w:qFormat/>
    <w:rsid w:val="003C785C"/>
    <w:pPr>
      <w:autoSpaceDE w:val="0"/>
      <w:autoSpaceDN w:val="0"/>
      <w:adjustRightInd w:val="0"/>
      <w:spacing w:line="260" w:lineRule="atLeast"/>
      <w:textAlignment w:val="center"/>
    </w:pPr>
    <w:rPr>
      <w:rFonts w:ascii="Calibri" w:hAnsi="Calibri" w:cs="BaiJamjuree-Medium"/>
      <w:color w:val="000000"/>
      <w:sz w:val="18"/>
      <w:szCs w:val="19"/>
    </w:rPr>
  </w:style>
  <w:style w:type="paragraph" w:customStyle="1" w:styleId="InfoblockAbsenderrechts">
    <w:name w:val="Infoblock Absender rechts"/>
    <w:basedOn w:val="Standard"/>
    <w:next w:val="Standard"/>
    <w:autoRedefine/>
    <w:qFormat/>
    <w:rsid w:val="00F31B0E"/>
    <w:pPr>
      <w:tabs>
        <w:tab w:val="left" w:pos="567"/>
      </w:tabs>
    </w:pPr>
    <w:rPr>
      <w:rFonts w:cs="Calibri"/>
      <w:color w:val="000000"/>
      <w:sz w:val="16"/>
      <w:szCs w:val="15"/>
    </w:rPr>
  </w:style>
  <w:style w:type="character" w:styleId="Seitenzahl">
    <w:name w:val="page number"/>
    <w:uiPriority w:val="99"/>
    <w:unhideWhenUsed/>
    <w:qFormat/>
    <w:rsid w:val="00FC4EC4"/>
    <w:rPr>
      <w:rFonts w:ascii="Open Sans" w:hAnsi="Open Sans"/>
      <w:b w:val="0"/>
      <w:i w:val="0"/>
      <w:color w:val="000000" w:themeColor="text1"/>
      <w:sz w:val="13"/>
    </w:rPr>
  </w:style>
  <w:style w:type="paragraph" w:customStyle="1" w:styleId="KeinAbsatzformat">
    <w:name w:val="[Kein Absatzformat]"/>
    <w:rsid w:val="005D6DF5"/>
    <w:pPr>
      <w:autoSpaceDE w:val="0"/>
      <w:autoSpaceDN w:val="0"/>
      <w:adjustRightInd w:val="0"/>
      <w:spacing w:line="288" w:lineRule="auto"/>
      <w:textAlignment w:val="center"/>
    </w:pPr>
    <w:rPr>
      <w:rFonts w:ascii="Minion Pro" w:hAnsi="Minion Pro" w:cs="Minion Pro"/>
      <w:color w:val="000000"/>
    </w:rPr>
  </w:style>
  <w:style w:type="paragraph" w:customStyle="1" w:styleId="Empfnger">
    <w:name w:val="Empfänger"/>
    <w:basedOn w:val="Standard"/>
    <w:autoRedefine/>
    <w:qFormat/>
    <w:rsid w:val="00197E2A"/>
    <w:pPr>
      <w:autoSpaceDE w:val="0"/>
      <w:autoSpaceDN w:val="0"/>
      <w:adjustRightInd w:val="0"/>
      <w:textAlignment w:val="center"/>
    </w:pPr>
    <w:rPr>
      <w:rFonts w:cs="Inter Light"/>
      <w:color w:val="000000"/>
      <w:sz w:val="16"/>
      <w:szCs w:val="19"/>
    </w:rPr>
  </w:style>
  <w:style w:type="character" w:customStyle="1" w:styleId="Bold">
    <w:name w:val="Bold"/>
    <w:uiPriority w:val="99"/>
    <w:rsid w:val="00983E94"/>
    <w:rPr>
      <w:rFonts w:asciiTheme="minorHAnsi" w:hAnsiTheme="minorHAnsi"/>
      <w:b/>
      <w:bCs/>
    </w:rPr>
  </w:style>
  <w:style w:type="character" w:customStyle="1" w:styleId="blau">
    <w:name w:val="blau"/>
    <w:uiPriority w:val="99"/>
    <w:rsid w:val="008E616F"/>
    <w:rPr>
      <w:color w:val="1C509D"/>
    </w:rPr>
  </w:style>
  <w:style w:type="character" w:customStyle="1" w:styleId="NichtaufgelsteErwhnung1">
    <w:name w:val="Nicht aufgelöste Erwähnung1"/>
    <w:basedOn w:val="Absatz-Standardschriftart"/>
    <w:uiPriority w:val="99"/>
    <w:semiHidden/>
    <w:unhideWhenUsed/>
    <w:rsid w:val="00983E94"/>
    <w:rPr>
      <w:color w:val="605E5C"/>
      <w:shd w:val="clear" w:color="auto" w:fill="E1DFDD"/>
    </w:rPr>
  </w:style>
  <w:style w:type="paragraph" w:styleId="Sprechblasentext">
    <w:name w:val="Balloon Text"/>
    <w:basedOn w:val="Standard"/>
    <w:link w:val="SprechblasentextZchn"/>
    <w:uiPriority w:val="99"/>
    <w:semiHidden/>
    <w:unhideWhenUsed/>
    <w:rsid w:val="00AD3869"/>
    <w:pPr>
      <w:spacing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AD3869"/>
    <w:rPr>
      <w:rFonts w:ascii="Lucida Grande" w:hAnsi="Lucida Grande" w:cs="Lucida Grande"/>
      <w:sz w:val="18"/>
      <w:szCs w:val="18"/>
    </w:rPr>
  </w:style>
  <w:style w:type="table" w:customStyle="1" w:styleId="Tabellenraster1">
    <w:name w:val="Tabellenraster1"/>
    <w:basedOn w:val="NormaleTabelle"/>
    <w:next w:val="Tabellenraster"/>
    <w:uiPriority w:val="59"/>
    <w:rsid w:val="007024A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7024AC"/>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024AC"/>
    <w:rPr>
      <w:rFonts w:ascii="Inter Light" w:hAnsi="Inter Light"/>
      <w:sz w:val="19"/>
    </w:rPr>
  </w:style>
  <w:style w:type="paragraph" w:customStyle="1" w:styleId="Boldweiss">
    <w:name w:val="Bold weiss"/>
    <w:basedOn w:val="Standard"/>
    <w:qFormat/>
    <w:rsid w:val="00C53166"/>
    <w:pPr>
      <w:jc w:val="center"/>
    </w:pPr>
    <w:rPr>
      <w:b/>
      <w:color w:val="FFFFFF" w:themeColor="background1"/>
      <w:lang w:val="en-US"/>
    </w:rPr>
  </w:style>
  <w:style w:type="paragraph" w:customStyle="1" w:styleId="Text">
    <w:name w:val="Text"/>
    <w:basedOn w:val="Standard"/>
    <w:uiPriority w:val="99"/>
    <w:rsid w:val="00FC4EC4"/>
    <w:pPr>
      <w:autoSpaceDE w:val="0"/>
      <w:autoSpaceDN w:val="0"/>
      <w:adjustRightInd w:val="0"/>
      <w:spacing w:line="260" w:lineRule="atLeast"/>
      <w:textAlignment w:val="center"/>
    </w:pPr>
    <w:rPr>
      <w:rFonts w:cs="Inter Light"/>
      <w:color w:val="000000"/>
      <w:szCs w:val="19"/>
    </w:rPr>
  </w:style>
  <w:style w:type="character" w:styleId="Hyperlink">
    <w:name w:val="Hyperlink"/>
    <w:basedOn w:val="Absatz-Standardschriftart"/>
    <w:uiPriority w:val="99"/>
    <w:unhideWhenUsed/>
    <w:qFormat/>
    <w:rsid w:val="006124B5"/>
    <w:rPr>
      <w:b/>
      <w:color w:val="FE6638"/>
    </w:rPr>
  </w:style>
  <w:style w:type="character" w:styleId="BesuchterLink">
    <w:name w:val="FollowedHyperlink"/>
    <w:basedOn w:val="Absatz-Standardschriftart"/>
    <w:uiPriority w:val="99"/>
    <w:semiHidden/>
    <w:unhideWhenUsed/>
    <w:rsid w:val="00755052"/>
    <w:rPr>
      <w:color w:val="FF9B8C" w:themeColor="followedHyperlink"/>
      <w:u w:val="single"/>
    </w:rPr>
  </w:style>
  <w:style w:type="paragraph" w:styleId="Listenabsatz">
    <w:name w:val="List Paragraph"/>
    <w:basedOn w:val="Standard"/>
    <w:uiPriority w:val="34"/>
    <w:qFormat/>
    <w:rsid w:val="00F331A9"/>
    <w:pPr>
      <w:spacing w:line="259" w:lineRule="auto"/>
      <w:ind w:left="720"/>
    </w:pPr>
    <w:rPr>
      <w:rFonts w:cstheme="minorBidi"/>
    </w:rPr>
  </w:style>
  <w:style w:type="paragraph" w:customStyle="1" w:styleId="einleitung">
    <w:name w:val="einleitung"/>
    <w:basedOn w:val="Standard"/>
    <w:rsid w:val="00F2774C"/>
    <w:pPr>
      <w:spacing w:before="100" w:beforeAutospacing="1" w:after="100" w:afterAutospacing="1" w:line="240" w:lineRule="auto"/>
    </w:pPr>
    <w:rPr>
      <w:rFonts w:ascii="Times New Roman" w:eastAsia="Times New Roman" w:hAnsi="Times New Roman" w:cs="Times New Roman"/>
      <w:sz w:val="24"/>
      <w:lang w:eastAsia="de-DE"/>
    </w:rPr>
  </w:style>
  <w:style w:type="paragraph" w:styleId="StandardWeb">
    <w:name w:val="Normal (Web)"/>
    <w:basedOn w:val="Standard"/>
    <w:uiPriority w:val="99"/>
    <w:unhideWhenUsed/>
    <w:rsid w:val="00F2774C"/>
    <w:pPr>
      <w:spacing w:before="100" w:beforeAutospacing="1" w:after="100" w:afterAutospacing="1" w:line="240" w:lineRule="auto"/>
    </w:pPr>
    <w:rPr>
      <w:rFonts w:ascii="Times New Roman" w:eastAsia="Times New Roman" w:hAnsi="Times New Roman" w:cs="Times New Roman"/>
      <w:sz w:val="24"/>
      <w:lang w:eastAsia="de-DE"/>
    </w:rPr>
  </w:style>
  <w:style w:type="character" w:styleId="NichtaufgelsteErwhnung">
    <w:name w:val="Unresolved Mention"/>
    <w:basedOn w:val="Absatz-Standardschriftart"/>
    <w:uiPriority w:val="99"/>
    <w:semiHidden/>
    <w:unhideWhenUsed/>
    <w:rsid w:val="007D0170"/>
    <w:rPr>
      <w:color w:val="605E5C"/>
      <w:shd w:val="clear" w:color="auto" w:fill="E1DFDD"/>
    </w:rPr>
  </w:style>
  <w:style w:type="paragraph" w:styleId="berarbeitung">
    <w:name w:val="Revision"/>
    <w:hidden/>
    <w:uiPriority w:val="99"/>
    <w:semiHidden/>
    <w:rsid w:val="005237A8"/>
    <w:rPr>
      <w:rFonts w:ascii="Open Sans" w:hAnsi="Open Sans" w:cs="Times New Roman (Textkörper CS)"/>
      <w:sz w:val="20"/>
    </w:rPr>
  </w:style>
  <w:style w:type="character" w:styleId="Kommentarzeichen">
    <w:name w:val="annotation reference"/>
    <w:basedOn w:val="Absatz-Standardschriftart"/>
    <w:uiPriority w:val="99"/>
    <w:semiHidden/>
    <w:unhideWhenUsed/>
    <w:rsid w:val="005B0933"/>
    <w:rPr>
      <w:sz w:val="16"/>
      <w:szCs w:val="16"/>
    </w:rPr>
  </w:style>
  <w:style w:type="paragraph" w:styleId="Kommentartext">
    <w:name w:val="annotation text"/>
    <w:basedOn w:val="Standard"/>
    <w:link w:val="KommentartextZchn"/>
    <w:uiPriority w:val="99"/>
    <w:unhideWhenUsed/>
    <w:rsid w:val="005B0933"/>
    <w:pPr>
      <w:spacing w:line="240" w:lineRule="auto"/>
    </w:pPr>
    <w:rPr>
      <w:szCs w:val="20"/>
    </w:rPr>
  </w:style>
  <w:style w:type="character" w:customStyle="1" w:styleId="KommentartextZchn">
    <w:name w:val="Kommentartext Zchn"/>
    <w:basedOn w:val="Absatz-Standardschriftart"/>
    <w:link w:val="Kommentartext"/>
    <w:uiPriority w:val="99"/>
    <w:rsid w:val="005B0933"/>
    <w:rPr>
      <w:rFonts w:ascii="Open Sans" w:hAnsi="Open Sans" w:cs="Times New Roman (Textkörper CS)"/>
      <w:sz w:val="20"/>
      <w:szCs w:val="20"/>
    </w:rPr>
  </w:style>
  <w:style w:type="paragraph" w:styleId="Kommentarthema">
    <w:name w:val="annotation subject"/>
    <w:basedOn w:val="Kommentartext"/>
    <w:next w:val="Kommentartext"/>
    <w:link w:val="KommentarthemaZchn"/>
    <w:uiPriority w:val="99"/>
    <w:semiHidden/>
    <w:unhideWhenUsed/>
    <w:rsid w:val="005B0933"/>
    <w:rPr>
      <w:b/>
      <w:bCs/>
    </w:rPr>
  </w:style>
  <w:style w:type="character" w:customStyle="1" w:styleId="KommentarthemaZchn">
    <w:name w:val="Kommentarthema Zchn"/>
    <w:basedOn w:val="KommentartextZchn"/>
    <w:link w:val="Kommentarthema"/>
    <w:uiPriority w:val="99"/>
    <w:semiHidden/>
    <w:rsid w:val="005B0933"/>
    <w:rPr>
      <w:rFonts w:ascii="Open Sans" w:hAnsi="Open Sans" w:cs="Times New Roman (Textkörper CS)"/>
      <w:b/>
      <w:bCs/>
      <w:sz w:val="20"/>
      <w:szCs w:val="20"/>
    </w:rPr>
  </w:style>
  <w:style w:type="character" w:styleId="Hervorhebung">
    <w:name w:val="Emphasis"/>
    <w:basedOn w:val="Absatz-Standardschriftart"/>
    <w:uiPriority w:val="20"/>
    <w:qFormat/>
    <w:rsid w:val="00801E13"/>
    <w:rPr>
      <w:i/>
      <w:iCs/>
    </w:rPr>
  </w:style>
  <w:style w:type="character" w:customStyle="1" w:styleId="berschrift4Zchn">
    <w:name w:val="Überschrift 4 Zchn"/>
    <w:basedOn w:val="Absatz-Standardschriftart"/>
    <w:link w:val="berschrift4"/>
    <w:rsid w:val="006622FC"/>
    <w:rPr>
      <w:rFonts w:asciiTheme="majorHAnsi" w:eastAsiaTheme="majorEastAsia" w:hAnsiTheme="majorHAnsi" w:cstheme="majorBidi"/>
      <w:i/>
      <w:iCs/>
      <w:color w:val="BD1619" w:themeColor="accent1" w:themeShade="BF"/>
      <w:sz w:val="20"/>
    </w:rPr>
  </w:style>
  <w:style w:type="character" w:customStyle="1" w:styleId="berschrift5Zchn">
    <w:name w:val="Überschrift 5 Zchn"/>
    <w:basedOn w:val="Absatz-Standardschriftart"/>
    <w:link w:val="berschrift5"/>
    <w:rsid w:val="006622FC"/>
    <w:rPr>
      <w:rFonts w:asciiTheme="majorHAnsi" w:eastAsiaTheme="majorEastAsia" w:hAnsiTheme="majorHAnsi" w:cstheme="majorBidi"/>
      <w:color w:val="BD1619" w:themeColor="accent1" w:themeShade="BF"/>
      <w:sz w:val="20"/>
    </w:rPr>
  </w:style>
  <w:style w:type="character" w:customStyle="1" w:styleId="berschrift6Zchn">
    <w:name w:val="Überschrift 6 Zchn"/>
    <w:basedOn w:val="Absatz-Standardschriftart"/>
    <w:link w:val="berschrift6"/>
    <w:semiHidden/>
    <w:rsid w:val="006622FC"/>
    <w:rPr>
      <w:rFonts w:asciiTheme="majorHAnsi" w:eastAsiaTheme="majorEastAsia" w:hAnsiTheme="majorHAnsi" w:cstheme="majorBidi"/>
      <w:color w:val="7D0F11" w:themeColor="accent1" w:themeShade="7F"/>
      <w:sz w:val="20"/>
    </w:rPr>
  </w:style>
  <w:style w:type="character" w:customStyle="1" w:styleId="berschrift7Zchn">
    <w:name w:val="Überschrift 7 Zchn"/>
    <w:basedOn w:val="Absatz-Standardschriftart"/>
    <w:link w:val="berschrift7"/>
    <w:rsid w:val="006622FC"/>
    <w:rPr>
      <w:rFonts w:asciiTheme="majorHAnsi" w:eastAsiaTheme="majorEastAsia" w:hAnsiTheme="majorHAnsi" w:cstheme="majorBidi"/>
      <w:i/>
      <w:iCs/>
      <w:color w:val="7D0F11" w:themeColor="accent1" w:themeShade="7F"/>
      <w:sz w:val="20"/>
    </w:rPr>
  </w:style>
  <w:style w:type="character" w:customStyle="1" w:styleId="berschrift8Zchn">
    <w:name w:val="Überschrift 8 Zchn"/>
    <w:basedOn w:val="Absatz-Standardschriftart"/>
    <w:link w:val="berschrift8"/>
    <w:rsid w:val="006622FC"/>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rsid w:val="006622FC"/>
    <w:rPr>
      <w:rFonts w:asciiTheme="majorHAnsi" w:eastAsiaTheme="majorEastAsia" w:hAnsiTheme="majorHAnsi" w:cstheme="majorBidi"/>
      <w:i/>
      <w:iCs/>
      <w:color w:val="272727" w:themeColor="text1" w:themeTint="D8"/>
      <w:sz w:val="21"/>
      <w:szCs w:val="21"/>
    </w:rPr>
  </w:style>
  <w:style w:type="paragraph" w:styleId="Verzeichnis2">
    <w:name w:val="toc 2"/>
    <w:basedOn w:val="Standard"/>
    <w:next w:val="Standard"/>
    <w:autoRedefine/>
    <w:uiPriority w:val="39"/>
    <w:unhideWhenUsed/>
    <w:rsid w:val="00B41E7B"/>
    <w:pPr>
      <w:spacing w:after="100" w:line="283" w:lineRule="auto"/>
      <w:ind w:left="200"/>
    </w:pPr>
  </w:style>
  <w:style w:type="paragraph" w:styleId="Verzeichnis1">
    <w:name w:val="toc 1"/>
    <w:basedOn w:val="Standard"/>
    <w:next w:val="Standard"/>
    <w:autoRedefine/>
    <w:uiPriority w:val="39"/>
    <w:unhideWhenUsed/>
    <w:rsid w:val="00B41E7B"/>
    <w:pPr>
      <w:spacing w:after="100" w:line="283" w:lineRule="auto"/>
    </w:pPr>
  </w:style>
  <w:style w:type="paragraph" w:customStyle="1" w:styleId="StandardTabelle">
    <w:name w:val="Standard Tabelle"/>
    <w:basedOn w:val="Standard"/>
    <w:link w:val="StandardTabelleZchn"/>
    <w:qFormat/>
    <w:rsid w:val="005A287F"/>
    <w:pPr>
      <w:spacing w:line="283" w:lineRule="auto"/>
    </w:pPr>
    <w:rPr>
      <w:rFonts w:eastAsia="Times New Roman" w:cs="Times New Roman"/>
      <w:szCs w:val="20"/>
      <w:lang w:val="en-GB" w:eastAsia="de-DE"/>
    </w:rPr>
  </w:style>
  <w:style w:type="character" w:customStyle="1" w:styleId="StandardTabelleZchn">
    <w:name w:val="Standard Tabelle Zchn"/>
    <w:basedOn w:val="Absatz-Standardschriftart"/>
    <w:link w:val="StandardTabelle"/>
    <w:rsid w:val="005A287F"/>
    <w:rPr>
      <w:rFonts w:ascii="Open Sans" w:eastAsia="Times New Roman" w:hAnsi="Open Sans" w:cs="Times New Roman"/>
      <w:sz w:val="20"/>
      <w:szCs w:val="20"/>
      <w:lang w:val="en-GB" w:eastAsia="de-DE"/>
    </w:rPr>
  </w:style>
  <w:style w:type="table" w:customStyle="1" w:styleId="TabelleUseCase">
    <w:name w:val="Tabelle UseCase"/>
    <w:basedOn w:val="NormaleTabelle"/>
    <w:uiPriority w:val="99"/>
    <w:rsid w:val="005A287F"/>
    <w:rPr>
      <w:rFonts w:ascii="Arial" w:eastAsia="Times New Roman" w:hAnsi="Arial"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24"/>
      </w:rPr>
      <w:tblPr/>
      <w:tcPr>
        <w:shd w:val="clear" w:color="auto" w:fill="8BA4B5" w:themeFill="background2" w:themeFillShade="BF"/>
      </w:tcPr>
    </w:tblStylePr>
    <w:tblStylePr w:type="band1Horz">
      <w:rPr>
        <w:rFonts w:ascii="Arial" w:hAnsi="Arial"/>
        <w:sz w:val="24"/>
      </w:rPr>
      <w:tblPr/>
      <w:tcPr>
        <w:shd w:val="clear" w:color="auto" w:fill="CDD8DF" w:themeFill="background2"/>
      </w:tcPr>
    </w:tblStylePr>
    <w:tblStylePr w:type="band2Horz">
      <w:rPr>
        <w:rFonts w:ascii="Arial" w:hAnsi="Arial"/>
        <w:sz w:val="24"/>
      </w:rPr>
    </w:tblStylePr>
  </w:style>
  <w:style w:type="paragraph" w:styleId="Inhaltsverzeichnisberschrift">
    <w:name w:val="TOC Heading"/>
    <w:basedOn w:val="berschrift1"/>
    <w:next w:val="Standard"/>
    <w:uiPriority w:val="39"/>
    <w:unhideWhenUsed/>
    <w:qFormat/>
    <w:rsid w:val="00656DB0"/>
    <w:pPr>
      <w:numPr>
        <w:numId w:val="0"/>
      </w:numPr>
      <w:spacing w:after="0"/>
      <w:outlineLvl w:val="9"/>
    </w:pPr>
    <w:rPr>
      <w:rFonts w:asciiTheme="majorHAnsi" w:hAnsiTheme="majorHAnsi"/>
      <w:b w:val="0"/>
      <w:color w:val="BD1619" w:themeColor="accent1" w:themeShade="BF"/>
      <w:sz w:val="32"/>
      <w:lang w:eastAsia="de-DE"/>
    </w:rPr>
  </w:style>
  <w:style w:type="table" w:customStyle="1" w:styleId="AuViTabelle">
    <w:name w:val="AuVi Tabelle"/>
    <w:basedOn w:val="NormaleTabelle"/>
    <w:uiPriority w:val="99"/>
    <w:rsid w:val="00C0423A"/>
    <w:rPr>
      <w:rFonts w:ascii="Arial" w:eastAsia="Times New Roman" w:hAnsi="Arial" w:cs="Times New Roman"/>
      <w:lang w:eastAsia="de-DE"/>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24"/>
      </w:rPr>
      <w:tblPr/>
      <w:tcPr>
        <w:shd w:val="clear" w:color="auto" w:fill="8BA4B5" w:themeFill="background2" w:themeFillShade="BF"/>
      </w:tcPr>
    </w:tblStylePr>
    <w:tblStylePr w:type="band1Horz">
      <w:rPr>
        <w:rFonts w:ascii="Arial" w:hAnsi="Arial"/>
        <w:sz w:val="24"/>
      </w:rPr>
      <w:tblPr/>
      <w:tcPr>
        <w:shd w:val="clear" w:color="auto" w:fill="CDD8DF" w:themeFill="background2"/>
      </w:tcPr>
    </w:tblStylePr>
    <w:tblStylePr w:type="band2Horz">
      <w:rPr>
        <w:rFonts w:ascii="Arial" w:hAnsi="Arial"/>
        <w:sz w:val="24"/>
      </w:rPr>
    </w:tblStylePr>
  </w:style>
  <w:style w:type="character" w:styleId="Fett">
    <w:name w:val="Strong"/>
    <w:basedOn w:val="Absatz-Standardschriftart"/>
    <w:uiPriority w:val="22"/>
    <w:qFormat/>
    <w:rsid w:val="00C0423A"/>
    <w:rPr>
      <w:b/>
      <w:bCs/>
    </w:rPr>
  </w:style>
  <w:style w:type="paragraph" w:styleId="Verzeichnis3">
    <w:name w:val="toc 3"/>
    <w:basedOn w:val="Standard"/>
    <w:next w:val="Standard"/>
    <w:autoRedefine/>
    <w:uiPriority w:val="39"/>
    <w:unhideWhenUsed/>
    <w:rsid w:val="00CF718E"/>
    <w:pPr>
      <w:spacing w:after="100"/>
      <w:ind w:left="400"/>
    </w:pPr>
  </w:style>
  <w:style w:type="paragraph" w:styleId="Textkrper">
    <w:name w:val="Body Text"/>
    <w:basedOn w:val="Standard"/>
    <w:link w:val="TextkrperZchn"/>
    <w:qFormat/>
    <w:rsid w:val="00C731E3"/>
    <w:pPr>
      <w:spacing w:before="180" w:after="180" w:line="240" w:lineRule="auto"/>
    </w:pPr>
    <w:rPr>
      <w:rFonts w:asciiTheme="minorHAnsi" w:hAnsiTheme="minorHAnsi" w:cstheme="minorBidi"/>
      <w:sz w:val="24"/>
      <w:lang w:val="en-US"/>
    </w:rPr>
  </w:style>
  <w:style w:type="character" w:customStyle="1" w:styleId="TextkrperZchn">
    <w:name w:val="Textkörper Zchn"/>
    <w:basedOn w:val="Absatz-Standardschriftart"/>
    <w:link w:val="Textkrper"/>
    <w:rsid w:val="00C731E3"/>
    <w:rPr>
      <w:lang w:val="en-US"/>
    </w:rPr>
  </w:style>
  <w:style w:type="paragraph" w:customStyle="1" w:styleId="FirstParagraph">
    <w:name w:val="First Paragraph"/>
    <w:basedOn w:val="Textkrper"/>
    <w:next w:val="Textkrper"/>
    <w:qFormat/>
    <w:rsid w:val="00C73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1634">
      <w:bodyDiv w:val="1"/>
      <w:marLeft w:val="0"/>
      <w:marRight w:val="0"/>
      <w:marTop w:val="0"/>
      <w:marBottom w:val="0"/>
      <w:divBdr>
        <w:top w:val="none" w:sz="0" w:space="0" w:color="auto"/>
        <w:left w:val="none" w:sz="0" w:space="0" w:color="auto"/>
        <w:bottom w:val="none" w:sz="0" w:space="0" w:color="auto"/>
        <w:right w:val="none" w:sz="0" w:space="0" w:color="auto"/>
      </w:divBdr>
    </w:div>
    <w:div w:id="128058945">
      <w:bodyDiv w:val="1"/>
      <w:marLeft w:val="0"/>
      <w:marRight w:val="0"/>
      <w:marTop w:val="0"/>
      <w:marBottom w:val="0"/>
      <w:divBdr>
        <w:top w:val="none" w:sz="0" w:space="0" w:color="auto"/>
        <w:left w:val="none" w:sz="0" w:space="0" w:color="auto"/>
        <w:bottom w:val="none" w:sz="0" w:space="0" w:color="auto"/>
        <w:right w:val="none" w:sz="0" w:space="0" w:color="auto"/>
      </w:divBdr>
    </w:div>
    <w:div w:id="136269553">
      <w:bodyDiv w:val="1"/>
      <w:marLeft w:val="0"/>
      <w:marRight w:val="0"/>
      <w:marTop w:val="0"/>
      <w:marBottom w:val="0"/>
      <w:divBdr>
        <w:top w:val="none" w:sz="0" w:space="0" w:color="auto"/>
        <w:left w:val="none" w:sz="0" w:space="0" w:color="auto"/>
        <w:bottom w:val="none" w:sz="0" w:space="0" w:color="auto"/>
        <w:right w:val="none" w:sz="0" w:space="0" w:color="auto"/>
      </w:divBdr>
      <w:divsChild>
        <w:div w:id="1916430720">
          <w:marLeft w:val="0"/>
          <w:marRight w:val="0"/>
          <w:marTop w:val="0"/>
          <w:marBottom w:val="0"/>
          <w:divBdr>
            <w:top w:val="none" w:sz="0" w:space="0" w:color="auto"/>
            <w:left w:val="none" w:sz="0" w:space="0" w:color="auto"/>
            <w:bottom w:val="none" w:sz="0" w:space="0" w:color="auto"/>
            <w:right w:val="none" w:sz="0" w:space="0" w:color="auto"/>
          </w:divBdr>
        </w:div>
        <w:div w:id="1353414929">
          <w:marLeft w:val="0"/>
          <w:marRight w:val="0"/>
          <w:marTop w:val="0"/>
          <w:marBottom w:val="0"/>
          <w:divBdr>
            <w:top w:val="none" w:sz="0" w:space="0" w:color="auto"/>
            <w:left w:val="none" w:sz="0" w:space="0" w:color="auto"/>
            <w:bottom w:val="none" w:sz="0" w:space="0" w:color="auto"/>
            <w:right w:val="none" w:sz="0" w:space="0" w:color="auto"/>
          </w:divBdr>
        </w:div>
        <w:div w:id="2145193761">
          <w:marLeft w:val="0"/>
          <w:marRight w:val="0"/>
          <w:marTop w:val="0"/>
          <w:marBottom w:val="0"/>
          <w:divBdr>
            <w:top w:val="none" w:sz="0" w:space="0" w:color="auto"/>
            <w:left w:val="none" w:sz="0" w:space="0" w:color="auto"/>
            <w:bottom w:val="none" w:sz="0" w:space="0" w:color="auto"/>
            <w:right w:val="none" w:sz="0" w:space="0" w:color="auto"/>
          </w:divBdr>
        </w:div>
      </w:divsChild>
    </w:div>
    <w:div w:id="182941215">
      <w:bodyDiv w:val="1"/>
      <w:marLeft w:val="0"/>
      <w:marRight w:val="0"/>
      <w:marTop w:val="0"/>
      <w:marBottom w:val="0"/>
      <w:divBdr>
        <w:top w:val="none" w:sz="0" w:space="0" w:color="auto"/>
        <w:left w:val="none" w:sz="0" w:space="0" w:color="auto"/>
        <w:bottom w:val="none" w:sz="0" w:space="0" w:color="auto"/>
        <w:right w:val="none" w:sz="0" w:space="0" w:color="auto"/>
      </w:divBdr>
    </w:div>
    <w:div w:id="243995350">
      <w:bodyDiv w:val="1"/>
      <w:marLeft w:val="0"/>
      <w:marRight w:val="0"/>
      <w:marTop w:val="0"/>
      <w:marBottom w:val="0"/>
      <w:divBdr>
        <w:top w:val="none" w:sz="0" w:space="0" w:color="auto"/>
        <w:left w:val="none" w:sz="0" w:space="0" w:color="auto"/>
        <w:bottom w:val="none" w:sz="0" w:space="0" w:color="auto"/>
        <w:right w:val="none" w:sz="0" w:space="0" w:color="auto"/>
      </w:divBdr>
    </w:div>
    <w:div w:id="265963222">
      <w:bodyDiv w:val="1"/>
      <w:marLeft w:val="0"/>
      <w:marRight w:val="0"/>
      <w:marTop w:val="0"/>
      <w:marBottom w:val="0"/>
      <w:divBdr>
        <w:top w:val="none" w:sz="0" w:space="0" w:color="auto"/>
        <w:left w:val="none" w:sz="0" w:space="0" w:color="auto"/>
        <w:bottom w:val="none" w:sz="0" w:space="0" w:color="auto"/>
        <w:right w:val="none" w:sz="0" w:space="0" w:color="auto"/>
      </w:divBdr>
    </w:div>
    <w:div w:id="292911913">
      <w:bodyDiv w:val="1"/>
      <w:marLeft w:val="0"/>
      <w:marRight w:val="0"/>
      <w:marTop w:val="0"/>
      <w:marBottom w:val="0"/>
      <w:divBdr>
        <w:top w:val="none" w:sz="0" w:space="0" w:color="auto"/>
        <w:left w:val="none" w:sz="0" w:space="0" w:color="auto"/>
        <w:bottom w:val="none" w:sz="0" w:space="0" w:color="auto"/>
        <w:right w:val="none" w:sz="0" w:space="0" w:color="auto"/>
      </w:divBdr>
    </w:div>
    <w:div w:id="418529473">
      <w:bodyDiv w:val="1"/>
      <w:marLeft w:val="0"/>
      <w:marRight w:val="0"/>
      <w:marTop w:val="0"/>
      <w:marBottom w:val="0"/>
      <w:divBdr>
        <w:top w:val="none" w:sz="0" w:space="0" w:color="auto"/>
        <w:left w:val="none" w:sz="0" w:space="0" w:color="auto"/>
        <w:bottom w:val="none" w:sz="0" w:space="0" w:color="auto"/>
        <w:right w:val="none" w:sz="0" w:space="0" w:color="auto"/>
      </w:divBdr>
    </w:div>
    <w:div w:id="471756018">
      <w:bodyDiv w:val="1"/>
      <w:marLeft w:val="0"/>
      <w:marRight w:val="0"/>
      <w:marTop w:val="0"/>
      <w:marBottom w:val="0"/>
      <w:divBdr>
        <w:top w:val="none" w:sz="0" w:space="0" w:color="auto"/>
        <w:left w:val="none" w:sz="0" w:space="0" w:color="auto"/>
        <w:bottom w:val="none" w:sz="0" w:space="0" w:color="auto"/>
        <w:right w:val="none" w:sz="0" w:space="0" w:color="auto"/>
      </w:divBdr>
      <w:divsChild>
        <w:div w:id="1463310106">
          <w:marLeft w:val="0"/>
          <w:marRight w:val="0"/>
          <w:marTop w:val="0"/>
          <w:marBottom w:val="0"/>
          <w:divBdr>
            <w:top w:val="none" w:sz="0" w:space="0" w:color="auto"/>
            <w:left w:val="none" w:sz="0" w:space="0" w:color="auto"/>
            <w:bottom w:val="none" w:sz="0" w:space="0" w:color="auto"/>
            <w:right w:val="none" w:sz="0" w:space="0" w:color="auto"/>
          </w:divBdr>
          <w:divsChild>
            <w:div w:id="516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744148">
      <w:bodyDiv w:val="1"/>
      <w:marLeft w:val="0"/>
      <w:marRight w:val="0"/>
      <w:marTop w:val="0"/>
      <w:marBottom w:val="0"/>
      <w:divBdr>
        <w:top w:val="none" w:sz="0" w:space="0" w:color="auto"/>
        <w:left w:val="none" w:sz="0" w:space="0" w:color="auto"/>
        <w:bottom w:val="none" w:sz="0" w:space="0" w:color="auto"/>
        <w:right w:val="none" w:sz="0" w:space="0" w:color="auto"/>
      </w:divBdr>
      <w:divsChild>
        <w:div w:id="1263563585">
          <w:marLeft w:val="0"/>
          <w:marRight w:val="0"/>
          <w:marTop w:val="0"/>
          <w:marBottom w:val="0"/>
          <w:divBdr>
            <w:top w:val="none" w:sz="0" w:space="0" w:color="auto"/>
            <w:left w:val="none" w:sz="0" w:space="0" w:color="auto"/>
            <w:bottom w:val="none" w:sz="0" w:space="0" w:color="auto"/>
            <w:right w:val="none" w:sz="0" w:space="0" w:color="auto"/>
          </w:divBdr>
          <w:divsChild>
            <w:div w:id="752892801">
              <w:marLeft w:val="0"/>
              <w:marRight w:val="0"/>
              <w:marTop w:val="0"/>
              <w:marBottom w:val="0"/>
              <w:divBdr>
                <w:top w:val="none" w:sz="0" w:space="0" w:color="auto"/>
                <w:left w:val="none" w:sz="0" w:space="0" w:color="auto"/>
                <w:bottom w:val="none" w:sz="0" w:space="0" w:color="auto"/>
                <w:right w:val="none" w:sz="0" w:space="0" w:color="auto"/>
              </w:divBdr>
            </w:div>
          </w:divsChild>
        </w:div>
        <w:div w:id="1894661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433205">
      <w:bodyDiv w:val="1"/>
      <w:marLeft w:val="0"/>
      <w:marRight w:val="0"/>
      <w:marTop w:val="0"/>
      <w:marBottom w:val="0"/>
      <w:divBdr>
        <w:top w:val="none" w:sz="0" w:space="0" w:color="auto"/>
        <w:left w:val="none" w:sz="0" w:space="0" w:color="auto"/>
        <w:bottom w:val="none" w:sz="0" w:space="0" w:color="auto"/>
        <w:right w:val="none" w:sz="0" w:space="0" w:color="auto"/>
      </w:divBdr>
      <w:divsChild>
        <w:div w:id="1543903415">
          <w:marLeft w:val="0"/>
          <w:marRight w:val="0"/>
          <w:marTop w:val="0"/>
          <w:marBottom w:val="0"/>
          <w:divBdr>
            <w:top w:val="none" w:sz="0" w:space="0" w:color="auto"/>
            <w:left w:val="none" w:sz="0" w:space="0" w:color="auto"/>
            <w:bottom w:val="none" w:sz="0" w:space="0" w:color="auto"/>
            <w:right w:val="none" w:sz="0" w:space="0" w:color="auto"/>
          </w:divBdr>
          <w:divsChild>
            <w:div w:id="167398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49703">
      <w:bodyDiv w:val="1"/>
      <w:marLeft w:val="0"/>
      <w:marRight w:val="0"/>
      <w:marTop w:val="0"/>
      <w:marBottom w:val="0"/>
      <w:divBdr>
        <w:top w:val="none" w:sz="0" w:space="0" w:color="auto"/>
        <w:left w:val="none" w:sz="0" w:space="0" w:color="auto"/>
        <w:bottom w:val="none" w:sz="0" w:space="0" w:color="auto"/>
        <w:right w:val="none" w:sz="0" w:space="0" w:color="auto"/>
      </w:divBdr>
    </w:div>
    <w:div w:id="702637226">
      <w:bodyDiv w:val="1"/>
      <w:marLeft w:val="0"/>
      <w:marRight w:val="0"/>
      <w:marTop w:val="0"/>
      <w:marBottom w:val="0"/>
      <w:divBdr>
        <w:top w:val="none" w:sz="0" w:space="0" w:color="auto"/>
        <w:left w:val="none" w:sz="0" w:space="0" w:color="auto"/>
        <w:bottom w:val="none" w:sz="0" w:space="0" w:color="auto"/>
        <w:right w:val="none" w:sz="0" w:space="0" w:color="auto"/>
      </w:divBdr>
    </w:div>
    <w:div w:id="707678437">
      <w:bodyDiv w:val="1"/>
      <w:marLeft w:val="0"/>
      <w:marRight w:val="0"/>
      <w:marTop w:val="0"/>
      <w:marBottom w:val="0"/>
      <w:divBdr>
        <w:top w:val="none" w:sz="0" w:space="0" w:color="auto"/>
        <w:left w:val="none" w:sz="0" w:space="0" w:color="auto"/>
        <w:bottom w:val="none" w:sz="0" w:space="0" w:color="auto"/>
        <w:right w:val="none" w:sz="0" w:space="0" w:color="auto"/>
      </w:divBdr>
    </w:div>
    <w:div w:id="739715284">
      <w:bodyDiv w:val="1"/>
      <w:marLeft w:val="0"/>
      <w:marRight w:val="0"/>
      <w:marTop w:val="0"/>
      <w:marBottom w:val="0"/>
      <w:divBdr>
        <w:top w:val="none" w:sz="0" w:space="0" w:color="auto"/>
        <w:left w:val="none" w:sz="0" w:space="0" w:color="auto"/>
        <w:bottom w:val="none" w:sz="0" w:space="0" w:color="auto"/>
        <w:right w:val="none" w:sz="0" w:space="0" w:color="auto"/>
      </w:divBdr>
    </w:div>
    <w:div w:id="769549671">
      <w:bodyDiv w:val="1"/>
      <w:marLeft w:val="0"/>
      <w:marRight w:val="0"/>
      <w:marTop w:val="0"/>
      <w:marBottom w:val="0"/>
      <w:divBdr>
        <w:top w:val="none" w:sz="0" w:space="0" w:color="auto"/>
        <w:left w:val="none" w:sz="0" w:space="0" w:color="auto"/>
        <w:bottom w:val="none" w:sz="0" w:space="0" w:color="auto"/>
        <w:right w:val="none" w:sz="0" w:space="0" w:color="auto"/>
      </w:divBdr>
      <w:divsChild>
        <w:div w:id="1251767482">
          <w:marLeft w:val="0"/>
          <w:marRight w:val="0"/>
          <w:marTop w:val="0"/>
          <w:marBottom w:val="0"/>
          <w:divBdr>
            <w:top w:val="none" w:sz="0" w:space="0" w:color="auto"/>
            <w:left w:val="none" w:sz="0" w:space="0" w:color="auto"/>
            <w:bottom w:val="none" w:sz="0" w:space="0" w:color="auto"/>
            <w:right w:val="none" w:sz="0" w:space="0" w:color="auto"/>
          </w:divBdr>
          <w:divsChild>
            <w:div w:id="16603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662625">
      <w:bodyDiv w:val="1"/>
      <w:marLeft w:val="0"/>
      <w:marRight w:val="0"/>
      <w:marTop w:val="0"/>
      <w:marBottom w:val="0"/>
      <w:divBdr>
        <w:top w:val="none" w:sz="0" w:space="0" w:color="auto"/>
        <w:left w:val="none" w:sz="0" w:space="0" w:color="auto"/>
        <w:bottom w:val="none" w:sz="0" w:space="0" w:color="auto"/>
        <w:right w:val="none" w:sz="0" w:space="0" w:color="auto"/>
      </w:divBdr>
    </w:div>
    <w:div w:id="805704331">
      <w:bodyDiv w:val="1"/>
      <w:marLeft w:val="0"/>
      <w:marRight w:val="0"/>
      <w:marTop w:val="0"/>
      <w:marBottom w:val="0"/>
      <w:divBdr>
        <w:top w:val="none" w:sz="0" w:space="0" w:color="auto"/>
        <w:left w:val="none" w:sz="0" w:space="0" w:color="auto"/>
        <w:bottom w:val="none" w:sz="0" w:space="0" w:color="auto"/>
        <w:right w:val="none" w:sz="0" w:space="0" w:color="auto"/>
      </w:divBdr>
    </w:div>
    <w:div w:id="869143431">
      <w:bodyDiv w:val="1"/>
      <w:marLeft w:val="0"/>
      <w:marRight w:val="0"/>
      <w:marTop w:val="0"/>
      <w:marBottom w:val="0"/>
      <w:divBdr>
        <w:top w:val="none" w:sz="0" w:space="0" w:color="auto"/>
        <w:left w:val="none" w:sz="0" w:space="0" w:color="auto"/>
        <w:bottom w:val="none" w:sz="0" w:space="0" w:color="auto"/>
        <w:right w:val="none" w:sz="0" w:space="0" w:color="auto"/>
      </w:divBdr>
    </w:div>
    <w:div w:id="877741741">
      <w:bodyDiv w:val="1"/>
      <w:marLeft w:val="0"/>
      <w:marRight w:val="0"/>
      <w:marTop w:val="0"/>
      <w:marBottom w:val="0"/>
      <w:divBdr>
        <w:top w:val="none" w:sz="0" w:space="0" w:color="auto"/>
        <w:left w:val="none" w:sz="0" w:space="0" w:color="auto"/>
        <w:bottom w:val="none" w:sz="0" w:space="0" w:color="auto"/>
        <w:right w:val="none" w:sz="0" w:space="0" w:color="auto"/>
      </w:divBdr>
      <w:divsChild>
        <w:div w:id="1362701680">
          <w:marLeft w:val="0"/>
          <w:marRight w:val="0"/>
          <w:marTop w:val="0"/>
          <w:marBottom w:val="0"/>
          <w:divBdr>
            <w:top w:val="none" w:sz="0" w:space="0" w:color="auto"/>
            <w:left w:val="none" w:sz="0" w:space="0" w:color="auto"/>
            <w:bottom w:val="none" w:sz="0" w:space="0" w:color="auto"/>
            <w:right w:val="none" w:sz="0" w:space="0" w:color="auto"/>
          </w:divBdr>
          <w:divsChild>
            <w:div w:id="994605440">
              <w:marLeft w:val="0"/>
              <w:marRight w:val="0"/>
              <w:marTop w:val="0"/>
              <w:marBottom w:val="0"/>
              <w:divBdr>
                <w:top w:val="none" w:sz="0" w:space="0" w:color="auto"/>
                <w:left w:val="none" w:sz="0" w:space="0" w:color="auto"/>
                <w:bottom w:val="none" w:sz="0" w:space="0" w:color="auto"/>
                <w:right w:val="none" w:sz="0" w:space="0" w:color="auto"/>
              </w:divBdr>
              <w:divsChild>
                <w:div w:id="564417710">
                  <w:marLeft w:val="0"/>
                  <w:marRight w:val="0"/>
                  <w:marTop w:val="0"/>
                  <w:marBottom w:val="0"/>
                  <w:divBdr>
                    <w:top w:val="none" w:sz="0" w:space="0" w:color="auto"/>
                    <w:left w:val="none" w:sz="0" w:space="0" w:color="auto"/>
                    <w:bottom w:val="none" w:sz="0" w:space="0" w:color="auto"/>
                    <w:right w:val="none" w:sz="0" w:space="0" w:color="auto"/>
                  </w:divBdr>
                  <w:divsChild>
                    <w:div w:id="1115715777">
                      <w:marLeft w:val="0"/>
                      <w:marRight w:val="0"/>
                      <w:marTop w:val="0"/>
                      <w:marBottom w:val="0"/>
                      <w:divBdr>
                        <w:top w:val="none" w:sz="0" w:space="0" w:color="auto"/>
                        <w:left w:val="none" w:sz="0" w:space="0" w:color="auto"/>
                        <w:bottom w:val="none" w:sz="0" w:space="0" w:color="auto"/>
                        <w:right w:val="none" w:sz="0" w:space="0" w:color="auto"/>
                      </w:divBdr>
                      <w:divsChild>
                        <w:div w:id="124738761">
                          <w:marLeft w:val="0"/>
                          <w:marRight w:val="0"/>
                          <w:marTop w:val="0"/>
                          <w:marBottom w:val="0"/>
                          <w:divBdr>
                            <w:top w:val="none" w:sz="0" w:space="0" w:color="auto"/>
                            <w:left w:val="none" w:sz="0" w:space="0" w:color="auto"/>
                            <w:bottom w:val="none" w:sz="0" w:space="0" w:color="auto"/>
                            <w:right w:val="none" w:sz="0" w:space="0" w:color="auto"/>
                          </w:divBdr>
                          <w:divsChild>
                            <w:div w:id="19390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466502">
      <w:bodyDiv w:val="1"/>
      <w:marLeft w:val="0"/>
      <w:marRight w:val="0"/>
      <w:marTop w:val="0"/>
      <w:marBottom w:val="0"/>
      <w:divBdr>
        <w:top w:val="none" w:sz="0" w:space="0" w:color="auto"/>
        <w:left w:val="none" w:sz="0" w:space="0" w:color="auto"/>
        <w:bottom w:val="none" w:sz="0" w:space="0" w:color="auto"/>
        <w:right w:val="none" w:sz="0" w:space="0" w:color="auto"/>
      </w:divBdr>
    </w:div>
    <w:div w:id="1023088924">
      <w:bodyDiv w:val="1"/>
      <w:marLeft w:val="0"/>
      <w:marRight w:val="0"/>
      <w:marTop w:val="0"/>
      <w:marBottom w:val="0"/>
      <w:divBdr>
        <w:top w:val="none" w:sz="0" w:space="0" w:color="auto"/>
        <w:left w:val="none" w:sz="0" w:space="0" w:color="auto"/>
        <w:bottom w:val="none" w:sz="0" w:space="0" w:color="auto"/>
        <w:right w:val="none" w:sz="0" w:space="0" w:color="auto"/>
      </w:divBdr>
    </w:div>
    <w:div w:id="1061440314">
      <w:bodyDiv w:val="1"/>
      <w:marLeft w:val="0"/>
      <w:marRight w:val="0"/>
      <w:marTop w:val="0"/>
      <w:marBottom w:val="0"/>
      <w:divBdr>
        <w:top w:val="none" w:sz="0" w:space="0" w:color="auto"/>
        <w:left w:val="none" w:sz="0" w:space="0" w:color="auto"/>
        <w:bottom w:val="none" w:sz="0" w:space="0" w:color="auto"/>
        <w:right w:val="none" w:sz="0" w:space="0" w:color="auto"/>
      </w:divBdr>
    </w:div>
    <w:div w:id="1078289259">
      <w:bodyDiv w:val="1"/>
      <w:marLeft w:val="0"/>
      <w:marRight w:val="0"/>
      <w:marTop w:val="0"/>
      <w:marBottom w:val="0"/>
      <w:divBdr>
        <w:top w:val="none" w:sz="0" w:space="0" w:color="auto"/>
        <w:left w:val="none" w:sz="0" w:space="0" w:color="auto"/>
        <w:bottom w:val="none" w:sz="0" w:space="0" w:color="auto"/>
        <w:right w:val="none" w:sz="0" w:space="0" w:color="auto"/>
      </w:divBdr>
      <w:divsChild>
        <w:div w:id="1055591423">
          <w:marLeft w:val="0"/>
          <w:marRight w:val="0"/>
          <w:marTop w:val="0"/>
          <w:marBottom w:val="0"/>
          <w:divBdr>
            <w:top w:val="none" w:sz="0" w:space="0" w:color="auto"/>
            <w:left w:val="none" w:sz="0" w:space="0" w:color="auto"/>
            <w:bottom w:val="none" w:sz="0" w:space="0" w:color="auto"/>
            <w:right w:val="none" w:sz="0" w:space="0" w:color="auto"/>
          </w:divBdr>
          <w:divsChild>
            <w:div w:id="1275400361">
              <w:marLeft w:val="0"/>
              <w:marRight w:val="0"/>
              <w:marTop w:val="0"/>
              <w:marBottom w:val="0"/>
              <w:divBdr>
                <w:top w:val="none" w:sz="0" w:space="0" w:color="auto"/>
                <w:left w:val="none" w:sz="0" w:space="0" w:color="auto"/>
                <w:bottom w:val="none" w:sz="0" w:space="0" w:color="auto"/>
                <w:right w:val="none" w:sz="0" w:space="0" w:color="auto"/>
              </w:divBdr>
            </w:div>
          </w:divsChild>
        </w:div>
        <w:div w:id="152312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6539230">
      <w:bodyDiv w:val="1"/>
      <w:marLeft w:val="0"/>
      <w:marRight w:val="0"/>
      <w:marTop w:val="0"/>
      <w:marBottom w:val="0"/>
      <w:divBdr>
        <w:top w:val="none" w:sz="0" w:space="0" w:color="auto"/>
        <w:left w:val="none" w:sz="0" w:space="0" w:color="auto"/>
        <w:bottom w:val="none" w:sz="0" w:space="0" w:color="auto"/>
        <w:right w:val="none" w:sz="0" w:space="0" w:color="auto"/>
      </w:divBdr>
    </w:div>
    <w:div w:id="1123696607">
      <w:bodyDiv w:val="1"/>
      <w:marLeft w:val="0"/>
      <w:marRight w:val="0"/>
      <w:marTop w:val="0"/>
      <w:marBottom w:val="0"/>
      <w:divBdr>
        <w:top w:val="none" w:sz="0" w:space="0" w:color="auto"/>
        <w:left w:val="none" w:sz="0" w:space="0" w:color="auto"/>
        <w:bottom w:val="none" w:sz="0" w:space="0" w:color="auto"/>
        <w:right w:val="none" w:sz="0" w:space="0" w:color="auto"/>
      </w:divBdr>
    </w:div>
    <w:div w:id="1145320440">
      <w:bodyDiv w:val="1"/>
      <w:marLeft w:val="0"/>
      <w:marRight w:val="0"/>
      <w:marTop w:val="0"/>
      <w:marBottom w:val="0"/>
      <w:divBdr>
        <w:top w:val="none" w:sz="0" w:space="0" w:color="auto"/>
        <w:left w:val="none" w:sz="0" w:space="0" w:color="auto"/>
        <w:bottom w:val="none" w:sz="0" w:space="0" w:color="auto"/>
        <w:right w:val="none" w:sz="0" w:space="0" w:color="auto"/>
      </w:divBdr>
      <w:divsChild>
        <w:div w:id="1135295150">
          <w:marLeft w:val="0"/>
          <w:marRight w:val="0"/>
          <w:marTop w:val="0"/>
          <w:marBottom w:val="0"/>
          <w:divBdr>
            <w:top w:val="none" w:sz="0" w:space="0" w:color="auto"/>
            <w:left w:val="none" w:sz="0" w:space="0" w:color="auto"/>
            <w:bottom w:val="none" w:sz="0" w:space="0" w:color="auto"/>
            <w:right w:val="none" w:sz="0" w:space="0" w:color="auto"/>
          </w:divBdr>
          <w:divsChild>
            <w:div w:id="75578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7198">
      <w:bodyDiv w:val="1"/>
      <w:marLeft w:val="0"/>
      <w:marRight w:val="0"/>
      <w:marTop w:val="0"/>
      <w:marBottom w:val="0"/>
      <w:divBdr>
        <w:top w:val="none" w:sz="0" w:space="0" w:color="auto"/>
        <w:left w:val="none" w:sz="0" w:space="0" w:color="auto"/>
        <w:bottom w:val="none" w:sz="0" w:space="0" w:color="auto"/>
        <w:right w:val="none" w:sz="0" w:space="0" w:color="auto"/>
      </w:divBdr>
      <w:divsChild>
        <w:div w:id="491142443">
          <w:marLeft w:val="0"/>
          <w:marRight w:val="0"/>
          <w:marTop w:val="0"/>
          <w:marBottom w:val="0"/>
          <w:divBdr>
            <w:top w:val="none" w:sz="0" w:space="0" w:color="auto"/>
            <w:left w:val="none" w:sz="0" w:space="0" w:color="auto"/>
            <w:bottom w:val="none" w:sz="0" w:space="0" w:color="auto"/>
            <w:right w:val="none" w:sz="0" w:space="0" w:color="auto"/>
          </w:divBdr>
          <w:divsChild>
            <w:div w:id="1083186439">
              <w:marLeft w:val="0"/>
              <w:marRight w:val="0"/>
              <w:marTop w:val="0"/>
              <w:marBottom w:val="0"/>
              <w:divBdr>
                <w:top w:val="none" w:sz="0" w:space="0" w:color="auto"/>
                <w:left w:val="none" w:sz="0" w:space="0" w:color="auto"/>
                <w:bottom w:val="none" w:sz="0" w:space="0" w:color="auto"/>
                <w:right w:val="none" w:sz="0" w:space="0" w:color="auto"/>
              </w:divBdr>
              <w:divsChild>
                <w:div w:id="750083747">
                  <w:marLeft w:val="0"/>
                  <w:marRight w:val="0"/>
                  <w:marTop w:val="0"/>
                  <w:marBottom w:val="0"/>
                  <w:divBdr>
                    <w:top w:val="none" w:sz="0" w:space="0" w:color="auto"/>
                    <w:left w:val="none" w:sz="0" w:space="0" w:color="auto"/>
                    <w:bottom w:val="none" w:sz="0" w:space="0" w:color="auto"/>
                    <w:right w:val="none" w:sz="0" w:space="0" w:color="auto"/>
                  </w:divBdr>
                  <w:divsChild>
                    <w:div w:id="60596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775117">
          <w:marLeft w:val="0"/>
          <w:marRight w:val="0"/>
          <w:marTop w:val="0"/>
          <w:marBottom w:val="0"/>
          <w:divBdr>
            <w:top w:val="none" w:sz="0" w:space="0" w:color="auto"/>
            <w:left w:val="none" w:sz="0" w:space="0" w:color="auto"/>
            <w:bottom w:val="none" w:sz="0" w:space="0" w:color="auto"/>
            <w:right w:val="none" w:sz="0" w:space="0" w:color="auto"/>
          </w:divBdr>
          <w:divsChild>
            <w:div w:id="1338121568">
              <w:marLeft w:val="0"/>
              <w:marRight w:val="0"/>
              <w:marTop w:val="0"/>
              <w:marBottom w:val="0"/>
              <w:divBdr>
                <w:top w:val="none" w:sz="0" w:space="0" w:color="auto"/>
                <w:left w:val="none" w:sz="0" w:space="0" w:color="auto"/>
                <w:bottom w:val="none" w:sz="0" w:space="0" w:color="auto"/>
                <w:right w:val="none" w:sz="0" w:space="0" w:color="auto"/>
              </w:divBdr>
              <w:divsChild>
                <w:div w:id="401291166">
                  <w:marLeft w:val="0"/>
                  <w:marRight w:val="0"/>
                  <w:marTop w:val="0"/>
                  <w:marBottom w:val="0"/>
                  <w:divBdr>
                    <w:top w:val="none" w:sz="0" w:space="0" w:color="auto"/>
                    <w:left w:val="none" w:sz="0" w:space="0" w:color="auto"/>
                    <w:bottom w:val="none" w:sz="0" w:space="0" w:color="auto"/>
                    <w:right w:val="none" w:sz="0" w:space="0" w:color="auto"/>
                  </w:divBdr>
                  <w:divsChild>
                    <w:div w:id="247156852">
                      <w:marLeft w:val="0"/>
                      <w:marRight w:val="0"/>
                      <w:marTop w:val="0"/>
                      <w:marBottom w:val="0"/>
                      <w:divBdr>
                        <w:top w:val="none" w:sz="0" w:space="0" w:color="auto"/>
                        <w:left w:val="none" w:sz="0" w:space="0" w:color="auto"/>
                        <w:bottom w:val="none" w:sz="0" w:space="0" w:color="auto"/>
                        <w:right w:val="none" w:sz="0" w:space="0" w:color="auto"/>
                      </w:divBdr>
                      <w:divsChild>
                        <w:div w:id="1874270447">
                          <w:marLeft w:val="0"/>
                          <w:marRight w:val="0"/>
                          <w:marTop w:val="0"/>
                          <w:marBottom w:val="0"/>
                          <w:divBdr>
                            <w:top w:val="none" w:sz="0" w:space="0" w:color="auto"/>
                            <w:left w:val="none" w:sz="0" w:space="0" w:color="auto"/>
                            <w:bottom w:val="none" w:sz="0" w:space="0" w:color="auto"/>
                            <w:right w:val="none" w:sz="0" w:space="0" w:color="auto"/>
                          </w:divBdr>
                          <w:divsChild>
                            <w:div w:id="81371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831365">
      <w:bodyDiv w:val="1"/>
      <w:marLeft w:val="0"/>
      <w:marRight w:val="0"/>
      <w:marTop w:val="0"/>
      <w:marBottom w:val="0"/>
      <w:divBdr>
        <w:top w:val="none" w:sz="0" w:space="0" w:color="auto"/>
        <w:left w:val="none" w:sz="0" w:space="0" w:color="auto"/>
        <w:bottom w:val="none" w:sz="0" w:space="0" w:color="auto"/>
        <w:right w:val="none" w:sz="0" w:space="0" w:color="auto"/>
      </w:divBdr>
      <w:divsChild>
        <w:div w:id="1222984614">
          <w:marLeft w:val="0"/>
          <w:marRight w:val="0"/>
          <w:marTop w:val="0"/>
          <w:marBottom w:val="0"/>
          <w:divBdr>
            <w:top w:val="none" w:sz="0" w:space="0" w:color="auto"/>
            <w:left w:val="none" w:sz="0" w:space="0" w:color="auto"/>
            <w:bottom w:val="none" w:sz="0" w:space="0" w:color="auto"/>
            <w:right w:val="none" w:sz="0" w:space="0" w:color="auto"/>
          </w:divBdr>
          <w:divsChild>
            <w:div w:id="211913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83489">
      <w:bodyDiv w:val="1"/>
      <w:marLeft w:val="0"/>
      <w:marRight w:val="0"/>
      <w:marTop w:val="0"/>
      <w:marBottom w:val="0"/>
      <w:divBdr>
        <w:top w:val="none" w:sz="0" w:space="0" w:color="auto"/>
        <w:left w:val="none" w:sz="0" w:space="0" w:color="auto"/>
        <w:bottom w:val="none" w:sz="0" w:space="0" w:color="auto"/>
        <w:right w:val="none" w:sz="0" w:space="0" w:color="auto"/>
      </w:divBdr>
    </w:div>
    <w:div w:id="1341934123">
      <w:bodyDiv w:val="1"/>
      <w:marLeft w:val="0"/>
      <w:marRight w:val="0"/>
      <w:marTop w:val="0"/>
      <w:marBottom w:val="0"/>
      <w:divBdr>
        <w:top w:val="none" w:sz="0" w:space="0" w:color="auto"/>
        <w:left w:val="none" w:sz="0" w:space="0" w:color="auto"/>
        <w:bottom w:val="none" w:sz="0" w:space="0" w:color="auto"/>
        <w:right w:val="none" w:sz="0" w:space="0" w:color="auto"/>
      </w:divBdr>
    </w:div>
    <w:div w:id="1383943250">
      <w:bodyDiv w:val="1"/>
      <w:marLeft w:val="0"/>
      <w:marRight w:val="0"/>
      <w:marTop w:val="0"/>
      <w:marBottom w:val="0"/>
      <w:divBdr>
        <w:top w:val="none" w:sz="0" w:space="0" w:color="auto"/>
        <w:left w:val="none" w:sz="0" w:space="0" w:color="auto"/>
        <w:bottom w:val="none" w:sz="0" w:space="0" w:color="auto"/>
        <w:right w:val="none" w:sz="0" w:space="0" w:color="auto"/>
      </w:divBdr>
      <w:divsChild>
        <w:div w:id="1426994132">
          <w:marLeft w:val="0"/>
          <w:marRight w:val="0"/>
          <w:marTop w:val="0"/>
          <w:marBottom w:val="0"/>
          <w:divBdr>
            <w:top w:val="none" w:sz="0" w:space="0" w:color="auto"/>
            <w:left w:val="none" w:sz="0" w:space="0" w:color="auto"/>
            <w:bottom w:val="none" w:sz="0" w:space="0" w:color="auto"/>
            <w:right w:val="none" w:sz="0" w:space="0" w:color="auto"/>
          </w:divBdr>
          <w:divsChild>
            <w:div w:id="57481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813383">
      <w:bodyDiv w:val="1"/>
      <w:marLeft w:val="0"/>
      <w:marRight w:val="0"/>
      <w:marTop w:val="0"/>
      <w:marBottom w:val="0"/>
      <w:divBdr>
        <w:top w:val="none" w:sz="0" w:space="0" w:color="auto"/>
        <w:left w:val="none" w:sz="0" w:space="0" w:color="auto"/>
        <w:bottom w:val="none" w:sz="0" w:space="0" w:color="auto"/>
        <w:right w:val="none" w:sz="0" w:space="0" w:color="auto"/>
      </w:divBdr>
      <w:divsChild>
        <w:div w:id="1438207804">
          <w:marLeft w:val="0"/>
          <w:marRight w:val="0"/>
          <w:marTop w:val="0"/>
          <w:marBottom w:val="0"/>
          <w:divBdr>
            <w:top w:val="none" w:sz="0" w:space="0" w:color="auto"/>
            <w:left w:val="none" w:sz="0" w:space="0" w:color="auto"/>
            <w:bottom w:val="none" w:sz="0" w:space="0" w:color="auto"/>
            <w:right w:val="none" w:sz="0" w:space="0" w:color="auto"/>
          </w:divBdr>
          <w:divsChild>
            <w:div w:id="19721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010935">
      <w:bodyDiv w:val="1"/>
      <w:marLeft w:val="0"/>
      <w:marRight w:val="0"/>
      <w:marTop w:val="0"/>
      <w:marBottom w:val="0"/>
      <w:divBdr>
        <w:top w:val="none" w:sz="0" w:space="0" w:color="auto"/>
        <w:left w:val="none" w:sz="0" w:space="0" w:color="auto"/>
        <w:bottom w:val="none" w:sz="0" w:space="0" w:color="auto"/>
        <w:right w:val="none" w:sz="0" w:space="0" w:color="auto"/>
      </w:divBdr>
    </w:div>
    <w:div w:id="1502038522">
      <w:bodyDiv w:val="1"/>
      <w:marLeft w:val="0"/>
      <w:marRight w:val="0"/>
      <w:marTop w:val="0"/>
      <w:marBottom w:val="0"/>
      <w:divBdr>
        <w:top w:val="none" w:sz="0" w:space="0" w:color="auto"/>
        <w:left w:val="none" w:sz="0" w:space="0" w:color="auto"/>
        <w:bottom w:val="none" w:sz="0" w:space="0" w:color="auto"/>
        <w:right w:val="none" w:sz="0" w:space="0" w:color="auto"/>
      </w:divBdr>
    </w:div>
    <w:div w:id="1558316538">
      <w:bodyDiv w:val="1"/>
      <w:marLeft w:val="0"/>
      <w:marRight w:val="0"/>
      <w:marTop w:val="0"/>
      <w:marBottom w:val="0"/>
      <w:divBdr>
        <w:top w:val="none" w:sz="0" w:space="0" w:color="auto"/>
        <w:left w:val="none" w:sz="0" w:space="0" w:color="auto"/>
        <w:bottom w:val="none" w:sz="0" w:space="0" w:color="auto"/>
        <w:right w:val="none" w:sz="0" w:space="0" w:color="auto"/>
      </w:divBdr>
    </w:div>
    <w:div w:id="1593200958">
      <w:bodyDiv w:val="1"/>
      <w:marLeft w:val="0"/>
      <w:marRight w:val="0"/>
      <w:marTop w:val="0"/>
      <w:marBottom w:val="0"/>
      <w:divBdr>
        <w:top w:val="none" w:sz="0" w:space="0" w:color="auto"/>
        <w:left w:val="none" w:sz="0" w:space="0" w:color="auto"/>
        <w:bottom w:val="none" w:sz="0" w:space="0" w:color="auto"/>
        <w:right w:val="none" w:sz="0" w:space="0" w:color="auto"/>
      </w:divBdr>
    </w:div>
    <w:div w:id="1617829549">
      <w:bodyDiv w:val="1"/>
      <w:marLeft w:val="0"/>
      <w:marRight w:val="0"/>
      <w:marTop w:val="0"/>
      <w:marBottom w:val="0"/>
      <w:divBdr>
        <w:top w:val="none" w:sz="0" w:space="0" w:color="auto"/>
        <w:left w:val="none" w:sz="0" w:space="0" w:color="auto"/>
        <w:bottom w:val="none" w:sz="0" w:space="0" w:color="auto"/>
        <w:right w:val="none" w:sz="0" w:space="0" w:color="auto"/>
      </w:divBdr>
      <w:divsChild>
        <w:div w:id="686490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6036579">
              <w:marLeft w:val="0"/>
              <w:marRight w:val="0"/>
              <w:marTop w:val="0"/>
              <w:marBottom w:val="0"/>
              <w:divBdr>
                <w:top w:val="none" w:sz="0" w:space="0" w:color="auto"/>
                <w:left w:val="none" w:sz="0" w:space="0" w:color="auto"/>
                <w:bottom w:val="none" w:sz="0" w:space="0" w:color="auto"/>
                <w:right w:val="none" w:sz="0" w:space="0" w:color="auto"/>
              </w:divBdr>
              <w:divsChild>
                <w:div w:id="728726602">
                  <w:marLeft w:val="0"/>
                  <w:marRight w:val="0"/>
                  <w:marTop w:val="0"/>
                  <w:marBottom w:val="0"/>
                  <w:divBdr>
                    <w:top w:val="none" w:sz="0" w:space="0" w:color="auto"/>
                    <w:left w:val="none" w:sz="0" w:space="0" w:color="auto"/>
                    <w:bottom w:val="none" w:sz="0" w:space="0" w:color="auto"/>
                    <w:right w:val="none" w:sz="0" w:space="0" w:color="auto"/>
                  </w:divBdr>
                  <w:divsChild>
                    <w:div w:id="1974018752">
                      <w:marLeft w:val="0"/>
                      <w:marRight w:val="0"/>
                      <w:marTop w:val="0"/>
                      <w:marBottom w:val="0"/>
                      <w:divBdr>
                        <w:top w:val="none" w:sz="0" w:space="0" w:color="auto"/>
                        <w:left w:val="none" w:sz="0" w:space="0" w:color="auto"/>
                        <w:bottom w:val="none" w:sz="0" w:space="0" w:color="auto"/>
                        <w:right w:val="none" w:sz="0" w:space="0" w:color="auto"/>
                      </w:divBdr>
                      <w:divsChild>
                        <w:div w:id="1673100250">
                          <w:marLeft w:val="0"/>
                          <w:marRight w:val="0"/>
                          <w:marTop w:val="0"/>
                          <w:marBottom w:val="0"/>
                          <w:divBdr>
                            <w:top w:val="none" w:sz="0" w:space="0" w:color="auto"/>
                            <w:left w:val="none" w:sz="0" w:space="0" w:color="auto"/>
                            <w:bottom w:val="none" w:sz="0" w:space="0" w:color="auto"/>
                            <w:right w:val="none" w:sz="0" w:space="0" w:color="auto"/>
                          </w:divBdr>
                          <w:divsChild>
                            <w:div w:id="2063744704">
                              <w:marLeft w:val="0"/>
                              <w:marRight w:val="0"/>
                              <w:marTop w:val="0"/>
                              <w:marBottom w:val="0"/>
                              <w:divBdr>
                                <w:top w:val="none" w:sz="0" w:space="0" w:color="auto"/>
                                <w:left w:val="none" w:sz="0" w:space="0" w:color="auto"/>
                                <w:bottom w:val="none" w:sz="0" w:space="0" w:color="auto"/>
                                <w:right w:val="none" w:sz="0" w:space="0" w:color="auto"/>
                              </w:divBdr>
                              <w:divsChild>
                                <w:div w:id="624430141">
                                  <w:marLeft w:val="0"/>
                                  <w:marRight w:val="0"/>
                                  <w:marTop w:val="0"/>
                                  <w:marBottom w:val="0"/>
                                  <w:divBdr>
                                    <w:top w:val="none" w:sz="0" w:space="0" w:color="auto"/>
                                    <w:left w:val="none" w:sz="0" w:space="0" w:color="auto"/>
                                    <w:bottom w:val="none" w:sz="0" w:space="0" w:color="auto"/>
                                    <w:right w:val="none" w:sz="0" w:space="0" w:color="auto"/>
                                  </w:divBdr>
                                  <w:divsChild>
                                    <w:div w:id="137889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937824">
      <w:bodyDiv w:val="1"/>
      <w:marLeft w:val="0"/>
      <w:marRight w:val="0"/>
      <w:marTop w:val="0"/>
      <w:marBottom w:val="0"/>
      <w:divBdr>
        <w:top w:val="none" w:sz="0" w:space="0" w:color="auto"/>
        <w:left w:val="none" w:sz="0" w:space="0" w:color="auto"/>
        <w:bottom w:val="none" w:sz="0" w:space="0" w:color="auto"/>
        <w:right w:val="none" w:sz="0" w:space="0" w:color="auto"/>
      </w:divBdr>
    </w:div>
    <w:div w:id="1692492440">
      <w:bodyDiv w:val="1"/>
      <w:marLeft w:val="0"/>
      <w:marRight w:val="0"/>
      <w:marTop w:val="0"/>
      <w:marBottom w:val="0"/>
      <w:divBdr>
        <w:top w:val="none" w:sz="0" w:space="0" w:color="auto"/>
        <w:left w:val="none" w:sz="0" w:space="0" w:color="auto"/>
        <w:bottom w:val="none" w:sz="0" w:space="0" w:color="auto"/>
        <w:right w:val="none" w:sz="0" w:space="0" w:color="auto"/>
      </w:divBdr>
    </w:div>
    <w:div w:id="1707409520">
      <w:bodyDiv w:val="1"/>
      <w:marLeft w:val="0"/>
      <w:marRight w:val="0"/>
      <w:marTop w:val="0"/>
      <w:marBottom w:val="0"/>
      <w:divBdr>
        <w:top w:val="none" w:sz="0" w:space="0" w:color="auto"/>
        <w:left w:val="none" w:sz="0" w:space="0" w:color="auto"/>
        <w:bottom w:val="none" w:sz="0" w:space="0" w:color="auto"/>
        <w:right w:val="none" w:sz="0" w:space="0" w:color="auto"/>
      </w:divBdr>
    </w:div>
    <w:div w:id="1742021406">
      <w:bodyDiv w:val="1"/>
      <w:marLeft w:val="0"/>
      <w:marRight w:val="0"/>
      <w:marTop w:val="0"/>
      <w:marBottom w:val="0"/>
      <w:divBdr>
        <w:top w:val="none" w:sz="0" w:space="0" w:color="auto"/>
        <w:left w:val="none" w:sz="0" w:space="0" w:color="auto"/>
        <w:bottom w:val="none" w:sz="0" w:space="0" w:color="auto"/>
        <w:right w:val="none" w:sz="0" w:space="0" w:color="auto"/>
      </w:divBdr>
    </w:div>
    <w:div w:id="1782798872">
      <w:bodyDiv w:val="1"/>
      <w:marLeft w:val="0"/>
      <w:marRight w:val="0"/>
      <w:marTop w:val="0"/>
      <w:marBottom w:val="0"/>
      <w:divBdr>
        <w:top w:val="none" w:sz="0" w:space="0" w:color="auto"/>
        <w:left w:val="none" w:sz="0" w:space="0" w:color="auto"/>
        <w:bottom w:val="none" w:sz="0" w:space="0" w:color="auto"/>
        <w:right w:val="none" w:sz="0" w:space="0" w:color="auto"/>
      </w:divBdr>
    </w:div>
    <w:div w:id="1802072722">
      <w:bodyDiv w:val="1"/>
      <w:marLeft w:val="0"/>
      <w:marRight w:val="0"/>
      <w:marTop w:val="0"/>
      <w:marBottom w:val="0"/>
      <w:divBdr>
        <w:top w:val="none" w:sz="0" w:space="0" w:color="auto"/>
        <w:left w:val="none" w:sz="0" w:space="0" w:color="auto"/>
        <w:bottom w:val="none" w:sz="0" w:space="0" w:color="auto"/>
        <w:right w:val="none" w:sz="0" w:space="0" w:color="auto"/>
      </w:divBdr>
      <w:divsChild>
        <w:div w:id="236134201">
          <w:marLeft w:val="0"/>
          <w:marRight w:val="0"/>
          <w:marTop w:val="0"/>
          <w:marBottom w:val="0"/>
          <w:divBdr>
            <w:top w:val="none" w:sz="0" w:space="0" w:color="auto"/>
            <w:left w:val="none" w:sz="0" w:space="0" w:color="auto"/>
            <w:bottom w:val="none" w:sz="0" w:space="0" w:color="auto"/>
            <w:right w:val="none" w:sz="0" w:space="0" w:color="auto"/>
          </w:divBdr>
          <w:divsChild>
            <w:div w:id="1253466776">
              <w:marLeft w:val="0"/>
              <w:marRight w:val="0"/>
              <w:marTop w:val="0"/>
              <w:marBottom w:val="0"/>
              <w:divBdr>
                <w:top w:val="none" w:sz="0" w:space="0" w:color="auto"/>
                <w:left w:val="none" w:sz="0" w:space="0" w:color="auto"/>
                <w:bottom w:val="none" w:sz="0" w:space="0" w:color="auto"/>
                <w:right w:val="none" w:sz="0" w:space="0" w:color="auto"/>
              </w:divBdr>
              <w:divsChild>
                <w:div w:id="1824198656">
                  <w:marLeft w:val="0"/>
                  <w:marRight w:val="0"/>
                  <w:marTop w:val="0"/>
                  <w:marBottom w:val="0"/>
                  <w:divBdr>
                    <w:top w:val="none" w:sz="0" w:space="0" w:color="auto"/>
                    <w:left w:val="none" w:sz="0" w:space="0" w:color="auto"/>
                    <w:bottom w:val="none" w:sz="0" w:space="0" w:color="auto"/>
                    <w:right w:val="none" w:sz="0" w:space="0" w:color="auto"/>
                  </w:divBdr>
                  <w:divsChild>
                    <w:div w:id="546458639">
                      <w:marLeft w:val="0"/>
                      <w:marRight w:val="0"/>
                      <w:marTop w:val="0"/>
                      <w:marBottom w:val="0"/>
                      <w:divBdr>
                        <w:top w:val="none" w:sz="0" w:space="0" w:color="auto"/>
                        <w:left w:val="none" w:sz="0" w:space="0" w:color="auto"/>
                        <w:bottom w:val="none" w:sz="0" w:space="0" w:color="auto"/>
                        <w:right w:val="none" w:sz="0" w:space="0" w:color="auto"/>
                      </w:divBdr>
                      <w:divsChild>
                        <w:div w:id="2109887331">
                          <w:marLeft w:val="0"/>
                          <w:marRight w:val="0"/>
                          <w:marTop w:val="0"/>
                          <w:marBottom w:val="0"/>
                          <w:divBdr>
                            <w:top w:val="none" w:sz="0" w:space="0" w:color="auto"/>
                            <w:left w:val="none" w:sz="0" w:space="0" w:color="auto"/>
                            <w:bottom w:val="none" w:sz="0" w:space="0" w:color="auto"/>
                            <w:right w:val="none" w:sz="0" w:space="0" w:color="auto"/>
                          </w:divBdr>
                          <w:divsChild>
                            <w:div w:id="62640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559583">
      <w:bodyDiv w:val="1"/>
      <w:marLeft w:val="0"/>
      <w:marRight w:val="0"/>
      <w:marTop w:val="0"/>
      <w:marBottom w:val="0"/>
      <w:divBdr>
        <w:top w:val="none" w:sz="0" w:space="0" w:color="auto"/>
        <w:left w:val="none" w:sz="0" w:space="0" w:color="auto"/>
        <w:bottom w:val="none" w:sz="0" w:space="0" w:color="auto"/>
        <w:right w:val="none" w:sz="0" w:space="0" w:color="auto"/>
      </w:divBdr>
    </w:div>
    <w:div w:id="2028215370">
      <w:bodyDiv w:val="1"/>
      <w:marLeft w:val="0"/>
      <w:marRight w:val="0"/>
      <w:marTop w:val="0"/>
      <w:marBottom w:val="0"/>
      <w:divBdr>
        <w:top w:val="none" w:sz="0" w:space="0" w:color="auto"/>
        <w:left w:val="none" w:sz="0" w:space="0" w:color="auto"/>
        <w:bottom w:val="none" w:sz="0" w:space="0" w:color="auto"/>
        <w:right w:val="none" w:sz="0" w:space="0" w:color="auto"/>
      </w:divBdr>
      <w:divsChild>
        <w:div w:id="374235112">
          <w:marLeft w:val="0"/>
          <w:marRight w:val="0"/>
          <w:marTop w:val="0"/>
          <w:marBottom w:val="0"/>
          <w:divBdr>
            <w:top w:val="none" w:sz="0" w:space="0" w:color="auto"/>
            <w:left w:val="none" w:sz="0" w:space="0" w:color="auto"/>
            <w:bottom w:val="none" w:sz="0" w:space="0" w:color="auto"/>
            <w:right w:val="none" w:sz="0" w:space="0" w:color="auto"/>
          </w:divBdr>
        </w:div>
        <w:div w:id="2015762973">
          <w:marLeft w:val="0"/>
          <w:marRight w:val="0"/>
          <w:marTop w:val="0"/>
          <w:marBottom w:val="0"/>
          <w:divBdr>
            <w:top w:val="none" w:sz="0" w:space="0" w:color="auto"/>
            <w:left w:val="none" w:sz="0" w:space="0" w:color="auto"/>
            <w:bottom w:val="none" w:sz="0" w:space="0" w:color="auto"/>
            <w:right w:val="none" w:sz="0" w:space="0" w:color="auto"/>
          </w:divBdr>
        </w:div>
        <w:div w:id="1928490219">
          <w:marLeft w:val="0"/>
          <w:marRight w:val="0"/>
          <w:marTop w:val="0"/>
          <w:marBottom w:val="0"/>
          <w:divBdr>
            <w:top w:val="none" w:sz="0" w:space="0" w:color="auto"/>
            <w:left w:val="none" w:sz="0" w:space="0" w:color="auto"/>
            <w:bottom w:val="none" w:sz="0" w:space="0" w:color="auto"/>
            <w:right w:val="none" w:sz="0" w:space="0" w:color="auto"/>
          </w:divBdr>
        </w:div>
      </w:divsChild>
    </w:div>
    <w:div w:id="2115444124">
      <w:bodyDiv w:val="1"/>
      <w:marLeft w:val="0"/>
      <w:marRight w:val="0"/>
      <w:marTop w:val="0"/>
      <w:marBottom w:val="0"/>
      <w:divBdr>
        <w:top w:val="none" w:sz="0" w:space="0" w:color="auto"/>
        <w:left w:val="none" w:sz="0" w:space="0" w:color="auto"/>
        <w:bottom w:val="none" w:sz="0" w:space="0" w:color="auto"/>
        <w:right w:val="none" w:sz="0" w:space="0" w:color="auto"/>
      </w:divBdr>
    </w:div>
    <w:div w:id="213301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esche\Downloads\IJAB-Wordvorlage-Einseiter-Programm-Kurztext-TN-Liste.dotx" TargetMode="External"/></Relationships>
</file>

<file path=word/theme/theme1.xml><?xml version="1.0" encoding="utf-8"?>
<a:theme xmlns:a="http://schemas.openxmlformats.org/drawingml/2006/main" name="Office">
  <a:themeElements>
    <a:clrScheme name="Sonotec 1">
      <a:dk1>
        <a:srgbClr val="000000"/>
      </a:dk1>
      <a:lt1>
        <a:srgbClr val="FFFFFF"/>
      </a:lt1>
      <a:dk2>
        <a:srgbClr val="203C47"/>
      </a:dk2>
      <a:lt2>
        <a:srgbClr val="CDD8DF"/>
      </a:lt2>
      <a:accent1>
        <a:srgbClr val="E73438"/>
      </a:accent1>
      <a:accent2>
        <a:srgbClr val="203C47"/>
      </a:accent2>
      <a:accent3>
        <a:srgbClr val="496471"/>
      </a:accent3>
      <a:accent4>
        <a:srgbClr val="738B98"/>
      </a:accent4>
      <a:accent5>
        <a:srgbClr val="9FB1BC"/>
      </a:accent5>
      <a:accent6>
        <a:srgbClr val="CDD8DF"/>
      </a:accent6>
      <a:hlink>
        <a:srgbClr val="E73438"/>
      </a:hlink>
      <a:folHlink>
        <a:srgbClr val="FF9B8C"/>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3175">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3BFCB6F9E5C6E4B90559B33D141F4DF" ma:contentTypeVersion="10" ma:contentTypeDescription="Ein neues Dokument erstellen." ma:contentTypeScope="" ma:versionID="6a784b348deb96890f3f982167e2e32b">
  <xsd:schema xmlns:xsd="http://www.w3.org/2001/XMLSchema" xmlns:xs="http://www.w3.org/2001/XMLSchema" xmlns:p="http://schemas.microsoft.com/office/2006/metadata/properties" xmlns:ns2="cf26cd57-5fbc-4e42-8119-268b931d7ed1" xmlns:ns3="3fb35da3-bc10-47b2-9c26-9069d18e5221" targetNamespace="http://schemas.microsoft.com/office/2006/metadata/properties" ma:root="true" ma:fieldsID="f8a9cbb4e04e75e1a98a999df3918328" ns2:_="" ns3:_="">
    <xsd:import namespace="cf26cd57-5fbc-4e42-8119-268b931d7ed1"/>
    <xsd:import namespace="3fb35da3-bc10-47b2-9c26-9069d18e52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26cd57-5fbc-4e42-8119-268b931d7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5708198-5413-4b3f-94b9-35cfc336ad7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35da3-bc10-47b2-9c26-9069d18e52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1d3415-951b-45f3-8800-9a2627404df6}" ma:internalName="TaxCatchAll" ma:showField="CatchAllData" ma:web="3fb35da3-bc10-47b2-9c26-9069d18e52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fb35da3-bc10-47b2-9c26-9069d18e5221" xsi:nil="true"/>
    <lcf76f155ced4ddcb4097134ff3c332f xmlns="cf26cd57-5fbc-4e42-8119-268b931d7e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FF4946-1190-42BC-85F6-4E3E985A97B6}">
  <ds:schemaRefs>
    <ds:schemaRef ds:uri="http://schemas.openxmlformats.org/officeDocument/2006/bibliography"/>
  </ds:schemaRefs>
</ds:datastoreItem>
</file>

<file path=customXml/itemProps2.xml><?xml version="1.0" encoding="utf-8"?>
<ds:datastoreItem xmlns:ds="http://schemas.openxmlformats.org/officeDocument/2006/customXml" ds:itemID="{286ACEB1-B5E4-41E8-B69C-900905AD7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26cd57-5fbc-4e42-8119-268b931d7ed1"/>
    <ds:schemaRef ds:uri="3fb35da3-bc10-47b2-9c26-9069d18e5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70CE5-7C5E-445D-8763-96D287ECBAF2}">
  <ds:schemaRefs>
    <ds:schemaRef ds:uri="http://schemas.microsoft.com/sharepoint/v3/contenttype/forms"/>
  </ds:schemaRefs>
</ds:datastoreItem>
</file>

<file path=customXml/itemProps4.xml><?xml version="1.0" encoding="utf-8"?>
<ds:datastoreItem xmlns:ds="http://schemas.openxmlformats.org/officeDocument/2006/customXml" ds:itemID="{99ACD7BD-9995-450E-8F41-7213582BA2D1}">
  <ds:schemaRefs>
    <ds:schemaRef ds:uri="http://schemas.microsoft.com/office/2006/metadata/properties"/>
    <ds:schemaRef ds:uri="http://schemas.microsoft.com/office/infopath/2007/PartnerControls"/>
    <ds:schemaRef ds:uri="3fb35da3-bc10-47b2-9c26-9069d18e5221"/>
    <ds:schemaRef ds:uri="cf26cd57-5fbc-4e42-8119-268b931d7ed1"/>
    <ds:schemaRef ds:uri="7b68123f-0b48-4cb4-9070-8a3e87cd16ec"/>
    <ds:schemaRef ds:uri="0051bb95-5663-427e-b4c3-31db7890993e"/>
  </ds:schemaRefs>
</ds:datastoreItem>
</file>

<file path=docProps/app.xml><?xml version="1.0" encoding="utf-8"?>
<Properties xmlns="http://schemas.openxmlformats.org/officeDocument/2006/extended-properties" xmlns:vt="http://schemas.openxmlformats.org/officeDocument/2006/docPropsVTypes">
  <Template>IJAB-Wordvorlage-Einseiter-Programm-Kurztext-TN-Liste</Template>
  <TotalTime>0</TotalTime>
  <Pages>3</Pages>
  <Words>421</Words>
  <Characters>2654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Piesche, Cathrin</dc:creator>
  <cp:keywords/>
  <dc:description/>
  <cp:lastModifiedBy>Busskamp, Noëmi</cp:lastModifiedBy>
  <cp:revision>28</cp:revision>
  <cp:lastPrinted>2024-08-13T10:27:00Z</cp:lastPrinted>
  <dcterms:created xsi:type="dcterms:W3CDTF">2026-07-06T06:14:00Z</dcterms:created>
  <dcterms:modified xsi:type="dcterms:W3CDTF">2026-07-10T13:54:00Z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8800</vt:r8>
  </property>
  <property fmtid="{D5CDD505-2E9C-101B-9397-08002B2CF9AE}" pid="3" name="xd_Signature">
    <vt:bool>false</vt:bool>
  </property>
  <property fmtid="{D5CDD505-2E9C-101B-9397-08002B2CF9AE}" pid="4" name="xd_ProgID">
    <vt:lpwstr/>
  </property>
  <property fmtid="{D5CDD505-2E9C-101B-9397-08002B2CF9AE}" pid="5" name="TriggerFlowInfo">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y fmtid="{D5CDD505-2E9C-101B-9397-08002B2CF9AE}" pid="10" name="ContentTypeId">
    <vt:lpwstr>0x01010053BFCB6F9E5C6E4B90559B33D141F4DF</vt:lpwstr>
  </property>
</Properties>
</file>